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211282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 xml:space="preserve">Інформація про стан виконання </w:t>
      </w:r>
    </w:p>
    <w:p w:rsidR="00386F9D" w:rsidRPr="00211282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 xml:space="preserve">Зведеного та </w:t>
      </w:r>
      <w:r w:rsidR="00032324" w:rsidRPr="00211282">
        <w:rPr>
          <w:b/>
          <w:sz w:val="32"/>
          <w:szCs w:val="32"/>
        </w:rPr>
        <w:t>Державного бюджет</w:t>
      </w:r>
      <w:r w:rsidRPr="00211282">
        <w:rPr>
          <w:b/>
          <w:sz w:val="32"/>
          <w:szCs w:val="32"/>
        </w:rPr>
        <w:t>ів</w:t>
      </w:r>
      <w:r w:rsidR="00032324" w:rsidRPr="00211282">
        <w:rPr>
          <w:b/>
          <w:sz w:val="32"/>
          <w:szCs w:val="32"/>
        </w:rPr>
        <w:t xml:space="preserve"> України </w:t>
      </w:r>
    </w:p>
    <w:p w:rsidR="00032324" w:rsidRPr="00211282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>за</w:t>
      </w:r>
      <w:r w:rsidR="00032324" w:rsidRPr="00211282">
        <w:rPr>
          <w:b/>
          <w:sz w:val="32"/>
          <w:szCs w:val="32"/>
        </w:rPr>
        <w:t xml:space="preserve"> </w:t>
      </w:r>
      <w:r w:rsidR="008F6A8B" w:rsidRPr="00211282">
        <w:rPr>
          <w:b/>
          <w:sz w:val="32"/>
          <w:szCs w:val="32"/>
        </w:rPr>
        <w:t>січень</w:t>
      </w:r>
      <w:r w:rsidR="00735FA5" w:rsidRPr="00211282">
        <w:rPr>
          <w:b/>
          <w:sz w:val="32"/>
          <w:szCs w:val="32"/>
        </w:rPr>
        <w:t>–</w:t>
      </w:r>
      <w:r w:rsidR="00FC6EEA" w:rsidRPr="00211282">
        <w:rPr>
          <w:b/>
          <w:sz w:val="32"/>
          <w:szCs w:val="32"/>
        </w:rPr>
        <w:t>червень</w:t>
      </w:r>
      <w:r w:rsidR="008F6A8B" w:rsidRPr="00211282">
        <w:rPr>
          <w:b/>
          <w:sz w:val="32"/>
          <w:szCs w:val="32"/>
        </w:rPr>
        <w:t xml:space="preserve"> </w:t>
      </w:r>
      <w:r w:rsidR="00032324" w:rsidRPr="00211282">
        <w:rPr>
          <w:b/>
          <w:sz w:val="32"/>
          <w:szCs w:val="32"/>
        </w:rPr>
        <w:t>201</w:t>
      </w:r>
      <w:r w:rsidR="00B65779" w:rsidRPr="00211282">
        <w:rPr>
          <w:b/>
          <w:sz w:val="32"/>
          <w:szCs w:val="32"/>
          <w:lang w:val="ru-RU"/>
        </w:rPr>
        <w:t>8</w:t>
      </w:r>
      <w:r w:rsidR="00386F9D" w:rsidRPr="00211282">
        <w:rPr>
          <w:b/>
          <w:sz w:val="32"/>
          <w:szCs w:val="32"/>
          <w:lang w:val="ru-RU"/>
        </w:rPr>
        <w:t xml:space="preserve">-2019 </w:t>
      </w:r>
      <w:r w:rsidR="00032324" w:rsidRPr="00211282">
        <w:rPr>
          <w:b/>
          <w:sz w:val="32"/>
          <w:szCs w:val="32"/>
        </w:rPr>
        <w:t>р</w:t>
      </w:r>
      <w:r w:rsidR="00386F9D" w:rsidRPr="00211282">
        <w:rPr>
          <w:b/>
          <w:sz w:val="32"/>
          <w:szCs w:val="32"/>
        </w:rPr>
        <w:t>оків</w:t>
      </w:r>
    </w:p>
    <w:p w:rsidR="00032324" w:rsidRPr="00211282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211282">
        <w:rPr>
          <w:szCs w:val="28"/>
        </w:rPr>
        <w:t xml:space="preserve">(відповідно до </w:t>
      </w:r>
      <w:r w:rsidR="005541F7" w:rsidRPr="00211282">
        <w:rPr>
          <w:szCs w:val="28"/>
        </w:rPr>
        <w:t>місячного</w:t>
      </w:r>
      <w:r w:rsidR="009903B5" w:rsidRPr="00211282">
        <w:rPr>
          <w:szCs w:val="28"/>
        </w:rPr>
        <w:t xml:space="preserve"> звіту</w:t>
      </w:r>
      <w:r w:rsidRPr="00211282">
        <w:rPr>
          <w:szCs w:val="28"/>
        </w:rPr>
        <w:t xml:space="preserve"> Державної казначейської служби України </w:t>
      </w:r>
    </w:p>
    <w:p w:rsidR="00032324" w:rsidRPr="00211282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211282">
        <w:rPr>
          <w:szCs w:val="28"/>
        </w:rPr>
        <w:t xml:space="preserve">від </w:t>
      </w:r>
      <w:r w:rsidR="000F6944" w:rsidRPr="00211282">
        <w:rPr>
          <w:szCs w:val="28"/>
        </w:rPr>
        <w:t>2</w:t>
      </w:r>
      <w:r w:rsidR="001028F8" w:rsidRPr="00211282">
        <w:rPr>
          <w:szCs w:val="28"/>
        </w:rPr>
        <w:t>4</w:t>
      </w:r>
      <w:r w:rsidRPr="00211282">
        <w:rPr>
          <w:szCs w:val="28"/>
        </w:rPr>
        <w:t>.</w:t>
      </w:r>
      <w:r w:rsidR="00D32B01" w:rsidRPr="00211282">
        <w:rPr>
          <w:szCs w:val="28"/>
        </w:rPr>
        <w:t>0</w:t>
      </w:r>
      <w:r w:rsidR="004C596B" w:rsidRPr="00B548E6">
        <w:rPr>
          <w:szCs w:val="28"/>
          <w:lang w:val="ru-RU"/>
        </w:rPr>
        <w:t>7</w:t>
      </w:r>
      <w:r w:rsidR="00F25600" w:rsidRPr="00211282">
        <w:rPr>
          <w:szCs w:val="28"/>
        </w:rPr>
        <w:t>.201</w:t>
      </w:r>
      <w:r w:rsidR="00EE07B5" w:rsidRPr="00211282">
        <w:rPr>
          <w:szCs w:val="28"/>
        </w:rPr>
        <w:t>9</w:t>
      </w:r>
      <w:r w:rsidRPr="00211282">
        <w:rPr>
          <w:szCs w:val="28"/>
        </w:rPr>
        <w:t>)</w:t>
      </w:r>
    </w:p>
    <w:p w:rsidR="00E77D94" w:rsidRPr="00211282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 xml:space="preserve">Основні показники Зведеного та Державного бюджету України за </w:t>
      </w:r>
      <w:r w:rsidR="006E0CB5" w:rsidRPr="00211282">
        <w:rPr>
          <w:b/>
          <w:sz w:val="32"/>
          <w:szCs w:val="32"/>
        </w:rPr>
        <w:t>січень</w:t>
      </w:r>
      <w:r w:rsidR="002C7548" w:rsidRPr="00211282">
        <w:rPr>
          <w:b/>
          <w:sz w:val="32"/>
          <w:szCs w:val="32"/>
        </w:rPr>
        <w:t>–</w:t>
      </w:r>
      <w:r w:rsidR="00FC6EEA" w:rsidRPr="00211282">
        <w:rPr>
          <w:b/>
          <w:sz w:val="32"/>
          <w:szCs w:val="32"/>
        </w:rPr>
        <w:t>червень</w:t>
      </w:r>
      <w:r w:rsidR="006E0CB5" w:rsidRPr="00211282">
        <w:rPr>
          <w:b/>
          <w:sz w:val="32"/>
          <w:szCs w:val="32"/>
        </w:rPr>
        <w:t xml:space="preserve"> </w:t>
      </w:r>
      <w:r w:rsidRPr="00211282">
        <w:rPr>
          <w:b/>
          <w:sz w:val="32"/>
          <w:szCs w:val="32"/>
        </w:rPr>
        <w:t>201</w:t>
      </w:r>
      <w:r w:rsidR="006E0CB5" w:rsidRPr="00211282">
        <w:rPr>
          <w:b/>
          <w:sz w:val="32"/>
          <w:szCs w:val="32"/>
        </w:rPr>
        <w:t>8</w:t>
      </w:r>
      <w:r w:rsidRPr="00211282">
        <w:rPr>
          <w:b/>
          <w:sz w:val="32"/>
          <w:szCs w:val="32"/>
        </w:rPr>
        <w:t>-201</w:t>
      </w:r>
      <w:r w:rsidR="006E0CB5" w:rsidRPr="00211282">
        <w:rPr>
          <w:b/>
          <w:sz w:val="32"/>
          <w:szCs w:val="32"/>
        </w:rPr>
        <w:t>9</w:t>
      </w:r>
      <w:r w:rsidRPr="00211282">
        <w:rPr>
          <w:b/>
          <w:sz w:val="32"/>
          <w:szCs w:val="32"/>
        </w:rPr>
        <w:t xml:space="preserve"> рок</w:t>
      </w:r>
      <w:r w:rsidR="00335981" w:rsidRPr="00211282">
        <w:rPr>
          <w:b/>
          <w:sz w:val="32"/>
          <w:szCs w:val="32"/>
        </w:rPr>
        <w:t>ів</w:t>
      </w:r>
    </w:p>
    <w:p w:rsidR="00E77D94" w:rsidRPr="00211282" w:rsidRDefault="00FD36A4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ru-RU"/>
        </w:rPr>
      </w:pPr>
      <w:r w:rsidRPr="00211282">
        <w:rPr>
          <w:noProof/>
          <w:lang w:eastAsia="uk-UA"/>
        </w:rPr>
        <w:drawing>
          <wp:inline distT="0" distB="0" distL="0" distR="0">
            <wp:extent cx="6119495" cy="179218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87B" w:rsidRPr="00211282" w:rsidRDefault="00F7687B" w:rsidP="00F7687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211282">
        <w:rPr>
          <w:b/>
          <w:sz w:val="32"/>
          <w:szCs w:val="32"/>
          <w:u w:val="single"/>
        </w:rPr>
        <w:t>ДОХОДИ</w:t>
      </w:r>
    </w:p>
    <w:p w:rsidR="008375BA" w:rsidRPr="00211282" w:rsidRDefault="008375BA" w:rsidP="008375BA">
      <w:pPr>
        <w:spacing w:after="240"/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Загальна сума </w:t>
      </w:r>
      <w:r w:rsidRPr="00211282">
        <w:rPr>
          <w:b/>
          <w:sz w:val="28"/>
          <w:szCs w:val="26"/>
        </w:rPr>
        <w:t xml:space="preserve">доходів зведеного бюджету України </w:t>
      </w:r>
      <w:r w:rsidRPr="00211282">
        <w:rPr>
          <w:sz w:val="28"/>
          <w:szCs w:val="26"/>
        </w:rPr>
        <w:t>за січень–червень 2019 року</w:t>
      </w:r>
      <w:r w:rsidRPr="00211282">
        <w:rPr>
          <w:bCs/>
          <w:i/>
          <w:sz w:val="28"/>
          <w:szCs w:val="26"/>
        </w:rPr>
        <w:t xml:space="preserve"> </w:t>
      </w:r>
      <w:r w:rsidRPr="00211282">
        <w:rPr>
          <w:sz w:val="28"/>
          <w:szCs w:val="26"/>
        </w:rPr>
        <w:t xml:space="preserve">становила </w:t>
      </w:r>
      <w:r w:rsidRPr="00211282">
        <w:rPr>
          <w:rFonts w:cs="Arial"/>
          <w:b/>
          <w:sz w:val="28"/>
          <w:szCs w:val="28"/>
          <w:lang w:val="ru-RU"/>
        </w:rPr>
        <w:t>642,7 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</w:rPr>
        <w:t xml:space="preserve">75,3 </w:t>
      </w:r>
      <w:r w:rsidRPr="00211282">
        <w:rPr>
          <w:sz w:val="28"/>
          <w:szCs w:val="26"/>
        </w:rPr>
        <w:t xml:space="preserve">млрд грн, або на </w:t>
      </w:r>
      <w:r w:rsidRPr="00211282">
        <w:rPr>
          <w:b/>
          <w:sz w:val="28"/>
          <w:szCs w:val="26"/>
        </w:rPr>
        <w:t>13,3 </w:t>
      </w:r>
      <w:r w:rsidRPr="00211282">
        <w:rPr>
          <w:sz w:val="28"/>
          <w:szCs w:val="26"/>
        </w:rPr>
        <w:t xml:space="preserve">відсотка більше ніж за аналогічний період 2018 року. 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b/>
          <w:sz w:val="28"/>
          <w:szCs w:val="26"/>
        </w:rPr>
        <w:t>Питома вага</w:t>
      </w:r>
      <w:r w:rsidRPr="00211282">
        <w:rPr>
          <w:sz w:val="28"/>
          <w:szCs w:val="26"/>
        </w:rPr>
        <w:t xml:space="preserve"> </w:t>
      </w:r>
      <w:r w:rsidRPr="00211282">
        <w:rPr>
          <w:b/>
          <w:sz w:val="28"/>
          <w:szCs w:val="26"/>
        </w:rPr>
        <w:t>податкових надходжень</w:t>
      </w:r>
      <w:r w:rsidRPr="00211282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211282">
        <w:rPr>
          <w:b/>
          <w:sz w:val="28"/>
          <w:szCs w:val="26"/>
        </w:rPr>
        <w:t>78,5</w:t>
      </w:r>
      <w:r w:rsidRPr="00211282">
        <w:rPr>
          <w:sz w:val="28"/>
          <w:szCs w:val="26"/>
        </w:rPr>
        <w:t xml:space="preserve"> відсотка, </w:t>
      </w:r>
      <w:r w:rsidRPr="00211282">
        <w:rPr>
          <w:b/>
          <w:sz w:val="28"/>
          <w:szCs w:val="26"/>
        </w:rPr>
        <w:t>неподаткових надходжень</w:t>
      </w:r>
      <w:r w:rsidRPr="00211282">
        <w:rPr>
          <w:sz w:val="28"/>
          <w:szCs w:val="26"/>
        </w:rPr>
        <w:t xml:space="preserve"> – </w:t>
      </w:r>
      <w:r w:rsidRPr="00211282">
        <w:rPr>
          <w:b/>
          <w:sz w:val="28"/>
          <w:szCs w:val="26"/>
          <w:lang w:val="ru-RU"/>
        </w:rPr>
        <w:t>20,9</w:t>
      </w:r>
      <w:r w:rsidRPr="00211282">
        <w:rPr>
          <w:sz w:val="28"/>
          <w:szCs w:val="26"/>
        </w:rPr>
        <w:t xml:space="preserve"> відсотків.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Найбільшу питому вагу серед надходжень в загальному обсязі доходів зведеного бюджету України становили такі надходження: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податок на додану вартість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  <w:lang w:val="ru-RU"/>
        </w:rPr>
        <w:t>27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відсотків;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8"/>
        </w:rPr>
        <w:t>податок та збір на доходи фізичних осіб</w:t>
      </w:r>
      <w:r w:rsidRPr="00211282">
        <w:rPr>
          <w:b/>
          <w:sz w:val="28"/>
          <w:szCs w:val="28"/>
        </w:rPr>
        <w:t xml:space="preserve"> – 20 </w:t>
      </w:r>
      <w:r w:rsidRPr="00211282">
        <w:rPr>
          <w:sz w:val="28"/>
          <w:szCs w:val="28"/>
        </w:rPr>
        <w:t>відсотків;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кошти, що перераховуються НБУ – </w:t>
      </w:r>
      <w:r w:rsidRPr="00211282">
        <w:rPr>
          <w:b/>
          <w:sz w:val="28"/>
          <w:szCs w:val="26"/>
        </w:rPr>
        <w:t>10,1</w:t>
      </w:r>
      <w:r w:rsidRPr="00211282">
        <w:rPr>
          <w:sz w:val="28"/>
          <w:szCs w:val="26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акцизний податок </w:t>
      </w:r>
      <w:r w:rsidRPr="00211282">
        <w:rPr>
          <w:sz w:val="28"/>
          <w:szCs w:val="28"/>
        </w:rPr>
        <w:t xml:space="preserve">– </w:t>
      </w:r>
      <w:r w:rsidRPr="00211282">
        <w:rPr>
          <w:b/>
          <w:sz w:val="28"/>
          <w:szCs w:val="28"/>
        </w:rPr>
        <w:t>10,1</w:t>
      </w:r>
      <w:r w:rsidRPr="00211282">
        <w:rPr>
          <w:sz w:val="28"/>
          <w:szCs w:val="28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>податок на прибуток підприємств</w:t>
      </w:r>
      <w:r w:rsidRPr="00211282">
        <w:rPr>
          <w:b/>
          <w:sz w:val="28"/>
          <w:szCs w:val="26"/>
        </w:rPr>
        <w:t xml:space="preserve"> – 9 </w:t>
      </w:r>
      <w:r w:rsidRPr="00211282">
        <w:rPr>
          <w:sz w:val="28"/>
          <w:szCs w:val="26"/>
        </w:rPr>
        <w:t>відсотків;</w:t>
      </w:r>
      <w:r w:rsidRPr="00211282">
        <w:rPr>
          <w:i/>
          <w:sz w:val="28"/>
          <w:szCs w:val="26"/>
        </w:rPr>
        <w:t xml:space="preserve"> 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місцеві податки – </w:t>
      </w:r>
      <w:r w:rsidRPr="00211282">
        <w:rPr>
          <w:b/>
          <w:sz w:val="28"/>
          <w:szCs w:val="26"/>
        </w:rPr>
        <w:t xml:space="preserve">5,3 </w:t>
      </w:r>
      <w:r w:rsidRPr="00211282">
        <w:rPr>
          <w:sz w:val="28"/>
          <w:szCs w:val="26"/>
        </w:rPr>
        <w:t>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власні надходження бюджетних установ – </w:t>
      </w:r>
      <w:r w:rsidRPr="00211282">
        <w:rPr>
          <w:b/>
          <w:sz w:val="28"/>
          <w:szCs w:val="26"/>
        </w:rPr>
        <w:t>4,2</w:t>
      </w:r>
      <w:r w:rsidRPr="00211282">
        <w:rPr>
          <w:sz w:val="28"/>
          <w:szCs w:val="26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рентна плата за користування надрами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3,8</w:t>
      </w:r>
      <w:r w:rsidRPr="00211282">
        <w:rPr>
          <w:sz w:val="28"/>
          <w:szCs w:val="26"/>
        </w:rPr>
        <w:t xml:space="preserve"> відсотка.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6"/>
        </w:rPr>
        <w:t xml:space="preserve">За січень–червень 2019 року </w:t>
      </w:r>
      <w:r w:rsidRPr="00211282">
        <w:rPr>
          <w:b/>
          <w:sz w:val="28"/>
          <w:szCs w:val="26"/>
        </w:rPr>
        <w:t>Державний бюджет України</w:t>
      </w:r>
      <w:r w:rsidRPr="00211282">
        <w:rPr>
          <w:sz w:val="28"/>
          <w:szCs w:val="26"/>
        </w:rPr>
        <w:t xml:space="preserve"> отримав </w:t>
      </w:r>
      <w:r w:rsidRPr="00211282">
        <w:rPr>
          <w:b/>
          <w:sz w:val="28"/>
          <w:szCs w:val="26"/>
          <w:lang w:val="ru-RU"/>
        </w:rPr>
        <w:t>506,8</w:t>
      </w:r>
      <w:r w:rsidRPr="00211282">
        <w:rPr>
          <w:b/>
          <w:sz w:val="28"/>
          <w:szCs w:val="26"/>
        </w:rPr>
        <w:t> </w:t>
      </w:r>
      <w:r w:rsidRPr="00211282">
        <w:rPr>
          <w:sz w:val="28"/>
          <w:szCs w:val="26"/>
        </w:rPr>
        <w:t xml:space="preserve">млрд грн, що </w:t>
      </w:r>
      <w:r w:rsidRPr="00211282">
        <w:rPr>
          <w:sz w:val="28"/>
          <w:szCs w:val="28"/>
        </w:rPr>
        <w:t xml:space="preserve">на </w:t>
      </w:r>
      <w:r w:rsidRPr="00211282">
        <w:rPr>
          <w:b/>
          <w:sz w:val="28"/>
          <w:szCs w:val="28"/>
        </w:rPr>
        <w:t>57,8 </w:t>
      </w:r>
      <w:r w:rsidRPr="00211282">
        <w:rPr>
          <w:sz w:val="28"/>
          <w:szCs w:val="28"/>
        </w:rPr>
        <w:t xml:space="preserve">млрд грн, або на </w:t>
      </w:r>
      <w:r w:rsidRPr="00211282">
        <w:rPr>
          <w:b/>
          <w:sz w:val="28"/>
          <w:szCs w:val="28"/>
        </w:rPr>
        <w:t>12,9</w:t>
      </w:r>
      <w:r w:rsidRPr="00211282">
        <w:rPr>
          <w:sz w:val="28"/>
          <w:szCs w:val="28"/>
        </w:rPr>
        <w:t xml:space="preserve"> відсотка більше ніж за аналогічний період 2018 року, що обумовлене зростанням:</w:t>
      </w:r>
    </w:p>
    <w:p w:rsidR="008375BA" w:rsidRPr="00211282" w:rsidRDefault="00DB797D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коштів</w:t>
      </w:r>
      <w:r w:rsidR="008375BA" w:rsidRPr="00211282">
        <w:rPr>
          <w:sz w:val="28"/>
          <w:szCs w:val="28"/>
        </w:rPr>
        <w:t>, що перераховуються Національним банком України – «</w:t>
      </w:r>
      <w:r w:rsidR="008375BA" w:rsidRPr="00211282">
        <w:rPr>
          <w:b/>
          <w:sz w:val="28"/>
          <w:szCs w:val="28"/>
        </w:rPr>
        <w:t>+26,9</w:t>
      </w:r>
      <w:r w:rsidR="008375BA" w:rsidRPr="00211282">
        <w:rPr>
          <w:sz w:val="28"/>
          <w:szCs w:val="28"/>
        </w:rPr>
        <w:t>» млрд грн;</w:t>
      </w:r>
    </w:p>
    <w:p w:rsidR="008375BA" w:rsidRPr="00211282" w:rsidRDefault="00DB797D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податку та збо</w:t>
      </w:r>
      <w:r w:rsidR="008375BA" w:rsidRPr="00211282">
        <w:rPr>
          <w:sz w:val="28"/>
          <w:szCs w:val="28"/>
        </w:rPr>
        <w:t>р</w:t>
      </w:r>
      <w:r>
        <w:rPr>
          <w:sz w:val="28"/>
          <w:szCs w:val="28"/>
        </w:rPr>
        <w:t>у</w:t>
      </w:r>
      <w:r w:rsidR="008375BA" w:rsidRPr="00211282">
        <w:rPr>
          <w:sz w:val="28"/>
          <w:szCs w:val="28"/>
        </w:rPr>
        <w:t xml:space="preserve"> з доходів фізичних осіб – «</w:t>
      </w:r>
      <w:r w:rsidR="008375BA" w:rsidRPr="00211282">
        <w:rPr>
          <w:b/>
          <w:sz w:val="28"/>
          <w:szCs w:val="28"/>
        </w:rPr>
        <w:t>+8,9</w:t>
      </w:r>
      <w:r w:rsidR="008375BA"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акцизного податку –«</w:t>
      </w:r>
      <w:r w:rsidRPr="00211282">
        <w:rPr>
          <w:b/>
          <w:sz w:val="28"/>
          <w:szCs w:val="28"/>
        </w:rPr>
        <w:t>+8,3</w:t>
      </w:r>
      <w:r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ПДВ із ввезених товарів – «</w:t>
      </w:r>
      <w:r w:rsidRPr="00211282">
        <w:rPr>
          <w:b/>
          <w:sz w:val="28"/>
          <w:szCs w:val="28"/>
        </w:rPr>
        <w:t>+8</w:t>
      </w:r>
      <w:r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рентної плати за користування надрами – «</w:t>
      </w:r>
      <w:r w:rsidRPr="00211282">
        <w:rPr>
          <w:b/>
          <w:sz w:val="28"/>
          <w:szCs w:val="28"/>
        </w:rPr>
        <w:t>+6,4</w:t>
      </w:r>
      <w:r w:rsidRPr="00211282">
        <w:rPr>
          <w:sz w:val="28"/>
          <w:szCs w:val="28"/>
        </w:rPr>
        <w:t>» млрд грн;</w:t>
      </w:r>
    </w:p>
    <w:p w:rsidR="008375BA" w:rsidRPr="00211282" w:rsidRDefault="00DB797D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rStyle w:val="fontstyle20"/>
          <w:sz w:val="28"/>
          <w:szCs w:val="28"/>
        </w:rPr>
        <w:lastRenderedPageBreak/>
        <w:t>частини</w:t>
      </w:r>
      <w:r w:rsidR="008375BA" w:rsidRPr="00211282">
        <w:rPr>
          <w:rStyle w:val="fontstyle20"/>
          <w:sz w:val="28"/>
          <w:szCs w:val="28"/>
        </w:rPr>
        <w:t xml:space="preserve"> чистого прибутку, що вилучається до бюджету та дивіденди, нараховані на акції – «</w:t>
      </w:r>
      <w:r w:rsidR="008375BA" w:rsidRPr="00211282">
        <w:rPr>
          <w:rStyle w:val="fontstyle20"/>
          <w:b/>
          <w:sz w:val="28"/>
          <w:szCs w:val="28"/>
        </w:rPr>
        <w:t>+4,4</w:t>
      </w:r>
      <w:r w:rsidR="008375BA" w:rsidRPr="00211282">
        <w:rPr>
          <w:rStyle w:val="fontstyle20"/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ввізного мита – «+</w:t>
      </w:r>
      <w:r w:rsidRPr="00211282">
        <w:rPr>
          <w:b/>
          <w:sz w:val="28"/>
          <w:szCs w:val="28"/>
        </w:rPr>
        <w:t>2,5</w:t>
      </w:r>
      <w:r w:rsidRPr="00211282">
        <w:rPr>
          <w:sz w:val="28"/>
          <w:szCs w:val="28"/>
        </w:rPr>
        <w:t>» млрд грн;</w:t>
      </w:r>
    </w:p>
    <w:p w:rsidR="008375BA" w:rsidRPr="00211282" w:rsidRDefault="008375BA" w:rsidP="008375BA">
      <w:p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та зниженням: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ПДВ з вироблених товарів з урахуванням бюджетного відшкодування –                      «-</w:t>
      </w:r>
      <w:r w:rsidRPr="00211282">
        <w:rPr>
          <w:b/>
          <w:sz w:val="28"/>
          <w:szCs w:val="28"/>
        </w:rPr>
        <w:t>8,7</w:t>
      </w:r>
      <w:r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Найбільшу </w:t>
      </w:r>
      <w:r w:rsidRPr="00211282">
        <w:rPr>
          <w:b/>
          <w:sz w:val="28"/>
          <w:szCs w:val="28"/>
        </w:rPr>
        <w:t>питому вагу</w:t>
      </w:r>
      <w:r w:rsidRPr="00211282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211282">
        <w:rPr>
          <w:b/>
          <w:sz w:val="28"/>
          <w:szCs w:val="28"/>
        </w:rPr>
        <w:t>податкові надходження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74,5</w:t>
      </w:r>
      <w:r w:rsidRPr="00211282">
        <w:rPr>
          <w:sz w:val="28"/>
          <w:szCs w:val="28"/>
        </w:rPr>
        <w:t xml:space="preserve"> відсотка, з них: 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податок на додану вартість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34,3</w:t>
      </w:r>
      <w:r w:rsidRPr="00211282">
        <w:rPr>
          <w:sz w:val="28"/>
          <w:szCs w:val="28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акцизний податок </w:t>
      </w:r>
      <w:r w:rsidRPr="00211282">
        <w:rPr>
          <w:sz w:val="28"/>
          <w:szCs w:val="28"/>
        </w:rPr>
        <w:t xml:space="preserve">– </w:t>
      </w:r>
      <w:r w:rsidRPr="00211282">
        <w:rPr>
          <w:b/>
          <w:sz w:val="28"/>
          <w:szCs w:val="28"/>
        </w:rPr>
        <w:t>11,5</w:t>
      </w:r>
      <w:r w:rsidRPr="00211282">
        <w:rPr>
          <w:sz w:val="28"/>
          <w:szCs w:val="28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>податок на прибуток підприємств</w:t>
      </w:r>
      <w:r w:rsidRPr="00211282">
        <w:rPr>
          <w:b/>
          <w:sz w:val="28"/>
          <w:szCs w:val="26"/>
        </w:rPr>
        <w:t xml:space="preserve"> </w:t>
      </w:r>
      <w:r w:rsidRPr="00211282">
        <w:rPr>
          <w:sz w:val="28"/>
          <w:szCs w:val="26"/>
        </w:rPr>
        <w:t>–</w:t>
      </w:r>
      <w:r w:rsidRPr="00211282">
        <w:rPr>
          <w:b/>
          <w:sz w:val="28"/>
          <w:szCs w:val="26"/>
        </w:rPr>
        <w:t xml:space="preserve"> 10,4 </w:t>
      </w:r>
      <w:r w:rsidRPr="00211282">
        <w:rPr>
          <w:sz w:val="28"/>
          <w:szCs w:val="26"/>
        </w:rPr>
        <w:t>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8"/>
        </w:rPr>
        <w:t>податок та збір на доходи фізичних осіб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–</w:t>
      </w:r>
      <w:r w:rsidRPr="00211282">
        <w:rPr>
          <w:b/>
          <w:sz w:val="28"/>
          <w:szCs w:val="28"/>
        </w:rPr>
        <w:t xml:space="preserve"> 10,1 </w:t>
      </w:r>
      <w:r w:rsidRPr="00211282">
        <w:rPr>
          <w:sz w:val="28"/>
          <w:szCs w:val="28"/>
        </w:rPr>
        <w:t>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рентна плата за користування надрами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4,5</w:t>
      </w:r>
      <w:r w:rsidRPr="00211282">
        <w:rPr>
          <w:sz w:val="28"/>
          <w:szCs w:val="26"/>
        </w:rPr>
        <w:t xml:space="preserve"> відсотка.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b/>
          <w:sz w:val="28"/>
          <w:szCs w:val="28"/>
        </w:rPr>
        <w:t>Неподаткові надходження</w:t>
      </w:r>
      <w:r w:rsidRPr="00211282">
        <w:rPr>
          <w:sz w:val="28"/>
          <w:szCs w:val="28"/>
        </w:rPr>
        <w:t xml:space="preserve"> становили </w:t>
      </w:r>
      <w:r w:rsidRPr="00211282">
        <w:rPr>
          <w:b/>
          <w:sz w:val="28"/>
          <w:szCs w:val="28"/>
        </w:rPr>
        <w:t>24,1 </w:t>
      </w:r>
      <w:r w:rsidRPr="00211282">
        <w:rPr>
          <w:sz w:val="28"/>
          <w:szCs w:val="28"/>
        </w:rPr>
        <w:t>відсотки від загальної суми доходів державного бюджету, серед яких:</w:t>
      </w:r>
    </w:p>
    <w:p w:rsidR="008375BA" w:rsidRPr="00211282" w:rsidRDefault="008375BA" w:rsidP="008375BA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кошти, що перераховуються НБУ – </w:t>
      </w:r>
      <w:r w:rsidRPr="00211282">
        <w:rPr>
          <w:b/>
          <w:sz w:val="28"/>
          <w:szCs w:val="26"/>
        </w:rPr>
        <w:t>12,8</w:t>
      </w:r>
      <w:r w:rsidRPr="00211282">
        <w:rPr>
          <w:sz w:val="28"/>
          <w:szCs w:val="26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211282">
        <w:rPr>
          <w:rStyle w:val="fontstyle20"/>
          <w:i/>
          <w:sz w:val="28"/>
          <w:szCs w:val="28"/>
        </w:rPr>
        <w:t xml:space="preserve">частина чистого прибутку, що вилучається до бюджету та дивіденди, нараховані на акції </w:t>
      </w:r>
      <w:r w:rsidRPr="00211282">
        <w:rPr>
          <w:sz w:val="28"/>
          <w:szCs w:val="28"/>
        </w:rPr>
        <w:t xml:space="preserve">– </w:t>
      </w:r>
      <w:r w:rsidRPr="00211282">
        <w:rPr>
          <w:b/>
          <w:sz w:val="28"/>
          <w:szCs w:val="28"/>
        </w:rPr>
        <w:t>4,6</w:t>
      </w:r>
      <w:r w:rsidRPr="00211282">
        <w:rPr>
          <w:sz w:val="28"/>
          <w:szCs w:val="28"/>
        </w:rPr>
        <w:t xml:space="preserve"> відсотка</w:t>
      </w:r>
      <w:r w:rsidR="002E56A1">
        <w:rPr>
          <w:rStyle w:val="fontstyle20"/>
          <w:i/>
          <w:sz w:val="28"/>
          <w:szCs w:val="28"/>
        </w:rPr>
        <w:t>;</w:t>
      </w:r>
    </w:p>
    <w:p w:rsidR="008375BA" w:rsidRPr="00211282" w:rsidRDefault="008375BA" w:rsidP="008375BA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власні надходження бюджетних установ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3,8</w:t>
      </w:r>
      <w:r w:rsidRPr="00211282">
        <w:rPr>
          <w:sz w:val="28"/>
          <w:szCs w:val="28"/>
        </w:rPr>
        <w:t xml:space="preserve"> відсотка.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</w:rPr>
        <w:t xml:space="preserve">До загального фонду державного бюджету за січень–червень 2019 року надійшло </w:t>
      </w:r>
      <w:r w:rsidRPr="00211282">
        <w:rPr>
          <w:b/>
          <w:sz w:val="28"/>
          <w:szCs w:val="28"/>
        </w:rPr>
        <w:t>448,4</w:t>
      </w:r>
      <w:r w:rsidRPr="00211282">
        <w:rPr>
          <w:sz w:val="28"/>
          <w:szCs w:val="28"/>
        </w:rPr>
        <w:t> млрд грн</w:t>
      </w:r>
      <w:r w:rsidRPr="00211282">
        <w:rPr>
          <w:sz w:val="28"/>
        </w:rPr>
        <w:t>,</w:t>
      </w:r>
      <w:r w:rsidRPr="00211282">
        <w:rPr>
          <w:sz w:val="28"/>
          <w:szCs w:val="28"/>
        </w:rPr>
        <w:t xml:space="preserve"> що на </w:t>
      </w:r>
      <w:r w:rsidRPr="00211282">
        <w:rPr>
          <w:b/>
          <w:sz w:val="28"/>
          <w:szCs w:val="28"/>
        </w:rPr>
        <w:t xml:space="preserve">38,9 </w:t>
      </w:r>
      <w:r w:rsidRPr="00211282">
        <w:rPr>
          <w:sz w:val="28"/>
          <w:szCs w:val="28"/>
        </w:rPr>
        <w:t xml:space="preserve">млрд грн, або на </w:t>
      </w:r>
      <w:r w:rsidRPr="00211282">
        <w:rPr>
          <w:b/>
          <w:sz w:val="28"/>
          <w:szCs w:val="28"/>
        </w:rPr>
        <w:t>9,5</w:t>
      </w:r>
      <w:r w:rsidRPr="00211282">
        <w:rPr>
          <w:sz w:val="28"/>
          <w:szCs w:val="28"/>
        </w:rPr>
        <w:t xml:space="preserve"> відсотка більше ніж за аналогічний період 201</w:t>
      </w:r>
      <w:r w:rsidRPr="00211282">
        <w:rPr>
          <w:sz w:val="28"/>
          <w:szCs w:val="28"/>
          <w:lang w:val="ru-RU"/>
        </w:rPr>
        <w:t>8</w:t>
      </w:r>
      <w:r w:rsidRPr="00211282">
        <w:rPr>
          <w:sz w:val="28"/>
          <w:szCs w:val="28"/>
        </w:rPr>
        <w:t> року.</w:t>
      </w:r>
    </w:p>
    <w:p w:rsidR="008375BA" w:rsidRPr="00211282" w:rsidRDefault="008375BA" w:rsidP="008375BA">
      <w:pPr>
        <w:pStyle w:val="2"/>
        <w:ind w:firstLine="567"/>
        <w:rPr>
          <w:szCs w:val="26"/>
        </w:rPr>
      </w:pPr>
      <w:r w:rsidRPr="00211282">
        <w:rPr>
          <w:szCs w:val="26"/>
        </w:rPr>
        <w:t>Найбільші надходження до загального фонду державного бюджету у січні–червні 2019 року становили: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136,3 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</w:rPr>
        <w:t>5,7 </w:t>
      </w:r>
      <w:r w:rsidRPr="00211282">
        <w:rPr>
          <w:sz w:val="28"/>
          <w:szCs w:val="26"/>
        </w:rPr>
        <w:t xml:space="preserve">млрд грн, або на </w:t>
      </w:r>
      <w:r w:rsidRPr="00211282">
        <w:rPr>
          <w:b/>
          <w:sz w:val="28"/>
          <w:szCs w:val="26"/>
        </w:rPr>
        <w:t xml:space="preserve">4,4 </w:t>
      </w:r>
      <w:r w:rsidRPr="00211282">
        <w:rPr>
          <w:sz w:val="28"/>
          <w:szCs w:val="26"/>
        </w:rPr>
        <w:t>відсотка</w:t>
      </w:r>
      <w:r w:rsidRPr="00211282">
        <w:rPr>
          <w:sz w:val="28"/>
          <w:szCs w:val="28"/>
        </w:rPr>
        <w:t xml:space="preserve"> більше ніж у</w:t>
      </w:r>
      <w:r w:rsidRPr="00211282">
        <w:rPr>
          <w:sz w:val="28"/>
          <w:szCs w:val="26"/>
        </w:rPr>
        <w:t xml:space="preserve"> січні–червні </w:t>
      </w:r>
      <w:r w:rsidRPr="00211282">
        <w:rPr>
          <w:sz w:val="28"/>
          <w:szCs w:val="28"/>
        </w:rPr>
        <w:t>2018 року</w:t>
      </w:r>
      <w:r w:rsidRPr="00211282">
        <w:rPr>
          <w:sz w:val="28"/>
          <w:szCs w:val="26"/>
        </w:rPr>
        <w:t xml:space="preserve">; 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>податок на прибуток підприємств – 52,8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  <w:lang w:val="ru-RU"/>
        </w:rPr>
        <w:t>0,6 </w:t>
      </w:r>
      <w:r w:rsidRPr="00211282">
        <w:rPr>
          <w:sz w:val="28"/>
          <w:szCs w:val="26"/>
        </w:rPr>
        <w:t xml:space="preserve">млрд грн, або на </w:t>
      </w:r>
      <w:r w:rsidRPr="00211282">
        <w:rPr>
          <w:b/>
          <w:sz w:val="28"/>
          <w:szCs w:val="26"/>
        </w:rPr>
        <w:t>1,2</w:t>
      </w:r>
      <w:r w:rsidRPr="00211282">
        <w:rPr>
          <w:sz w:val="28"/>
          <w:szCs w:val="26"/>
        </w:rPr>
        <w:t xml:space="preserve"> відсотка більше</w:t>
      </w:r>
      <w:r w:rsidRPr="00211282">
        <w:rPr>
          <w:sz w:val="28"/>
          <w:szCs w:val="28"/>
        </w:rPr>
        <w:t xml:space="preserve"> ніж у січні–червні 2018 року</w:t>
      </w:r>
      <w:r w:rsidRPr="00211282">
        <w:rPr>
          <w:sz w:val="28"/>
          <w:szCs w:val="26"/>
        </w:rPr>
        <w:t xml:space="preserve">; 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8"/>
        </w:rPr>
        <w:t xml:space="preserve">податок та збір на доходи фізичних осіб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51,2 </w:t>
      </w:r>
      <w:r w:rsidRPr="00211282">
        <w:rPr>
          <w:sz w:val="28"/>
          <w:szCs w:val="26"/>
        </w:rPr>
        <w:t xml:space="preserve">млрд грн, що на </w:t>
      </w:r>
      <w:r w:rsidRPr="00211282">
        <w:rPr>
          <w:b/>
          <w:sz w:val="28"/>
          <w:szCs w:val="26"/>
        </w:rPr>
        <w:t>8,9</w:t>
      </w:r>
      <w:r w:rsidRPr="00211282">
        <w:rPr>
          <w:sz w:val="28"/>
          <w:szCs w:val="26"/>
        </w:rPr>
        <w:t xml:space="preserve"> млрд грн, або </w:t>
      </w:r>
      <w:r w:rsidRPr="00211282">
        <w:rPr>
          <w:b/>
          <w:sz w:val="28"/>
          <w:szCs w:val="26"/>
        </w:rPr>
        <w:t>21,1</w:t>
      </w:r>
      <w:r w:rsidRPr="00211282">
        <w:rPr>
          <w:sz w:val="28"/>
          <w:szCs w:val="26"/>
        </w:rPr>
        <w:t xml:space="preserve"> відсотка</w:t>
      </w:r>
      <w:r w:rsidRPr="00211282">
        <w:rPr>
          <w:sz w:val="28"/>
          <w:szCs w:val="28"/>
        </w:rPr>
        <w:t xml:space="preserve"> більше ніж у січні–червні 2018 року</w:t>
      </w:r>
      <w:r w:rsidRPr="00211282">
        <w:rPr>
          <w:sz w:val="28"/>
          <w:szCs w:val="26"/>
        </w:rPr>
        <w:t>;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rFonts w:eastAsia="Calibri"/>
          <w:sz w:val="28"/>
          <w:szCs w:val="28"/>
        </w:rPr>
        <w:t xml:space="preserve">- </w:t>
      </w:r>
      <w:r w:rsidRPr="00211282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35 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</w:rPr>
        <w:t>8,7 </w:t>
      </w:r>
      <w:r w:rsidRPr="00211282">
        <w:rPr>
          <w:sz w:val="28"/>
          <w:szCs w:val="26"/>
        </w:rPr>
        <w:t xml:space="preserve">млрд грн, або на </w:t>
      </w:r>
      <w:r w:rsidRPr="00211282">
        <w:rPr>
          <w:b/>
          <w:sz w:val="28"/>
          <w:szCs w:val="26"/>
        </w:rPr>
        <w:t>20 </w:t>
      </w:r>
      <w:r w:rsidRPr="00211282">
        <w:rPr>
          <w:sz w:val="28"/>
          <w:szCs w:val="26"/>
        </w:rPr>
        <w:t>відсотків менше</w:t>
      </w:r>
      <w:r w:rsidRPr="00211282">
        <w:rPr>
          <w:sz w:val="28"/>
          <w:szCs w:val="28"/>
        </w:rPr>
        <w:t xml:space="preserve"> ніж у</w:t>
      </w:r>
      <w:r w:rsidRPr="00211282">
        <w:rPr>
          <w:sz w:val="28"/>
          <w:szCs w:val="26"/>
        </w:rPr>
        <w:t xml:space="preserve"> січні–червні </w:t>
      </w:r>
      <w:r w:rsidRPr="00211282">
        <w:rPr>
          <w:sz w:val="28"/>
          <w:szCs w:val="28"/>
        </w:rPr>
        <w:t>2018 року</w:t>
      </w:r>
      <w:r w:rsidRPr="00211282">
        <w:rPr>
          <w:rFonts w:eastAsia="Calibri"/>
          <w:sz w:val="28"/>
          <w:szCs w:val="28"/>
        </w:rPr>
        <w:t xml:space="preserve">, що пояснюється тим, що за 6 місяців 2019 року обсяг відшкодування ПДВ був на </w:t>
      </w:r>
      <w:r w:rsidRPr="00211282">
        <w:rPr>
          <w:rFonts w:eastAsia="Calibri"/>
          <w:b/>
          <w:sz w:val="28"/>
          <w:szCs w:val="28"/>
        </w:rPr>
        <w:t>29,9</w:t>
      </w:r>
      <w:r w:rsidRPr="00211282">
        <w:rPr>
          <w:rFonts w:eastAsia="Calibri"/>
          <w:sz w:val="28"/>
          <w:szCs w:val="28"/>
        </w:rPr>
        <w:t> відсотків більшим ніж у січні–червні 2018 року;</w:t>
      </w:r>
    </w:p>
    <w:p w:rsidR="008375BA" w:rsidRPr="00211282" w:rsidRDefault="008375BA" w:rsidP="008375BA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211282">
        <w:rPr>
          <w:rFonts w:eastAsia="Calibri"/>
          <w:b/>
          <w:i/>
          <w:sz w:val="26"/>
          <w:szCs w:val="26"/>
        </w:rPr>
        <w:t>Довідково:</w:t>
      </w:r>
      <w:r w:rsidRPr="00211282">
        <w:rPr>
          <w:rFonts w:eastAsia="Calibri"/>
          <w:i/>
          <w:sz w:val="26"/>
          <w:szCs w:val="26"/>
        </w:rPr>
        <w:t xml:space="preserve"> ПДВ із вироблених в Україні товарів (збір) за січень–червень 2019 року – </w:t>
      </w:r>
      <w:r w:rsidRPr="00211282">
        <w:rPr>
          <w:rFonts w:eastAsia="Calibri"/>
          <w:b/>
          <w:i/>
          <w:sz w:val="26"/>
          <w:szCs w:val="26"/>
        </w:rPr>
        <w:t>118,7</w:t>
      </w:r>
      <w:r w:rsidRPr="00211282">
        <w:rPr>
          <w:rFonts w:eastAsia="Calibri"/>
          <w:i/>
          <w:sz w:val="26"/>
          <w:szCs w:val="26"/>
        </w:rPr>
        <w:t xml:space="preserve"> млрд грн, що на </w:t>
      </w:r>
      <w:r w:rsidRPr="00211282">
        <w:rPr>
          <w:rFonts w:eastAsia="Calibri"/>
          <w:b/>
          <w:i/>
          <w:sz w:val="26"/>
          <w:szCs w:val="26"/>
        </w:rPr>
        <w:t>10,6</w:t>
      </w:r>
      <w:r w:rsidRPr="00211282">
        <w:rPr>
          <w:rFonts w:eastAsia="Calibri"/>
          <w:i/>
          <w:sz w:val="26"/>
          <w:szCs w:val="26"/>
        </w:rPr>
        <w:t xml:space="preserve"> млрд грн, або на </w:t>
      </w:r>
      <w:r w:rsidRPr="00211282">
        <w:rPr>
          <w:rFonts w:eastAsia="Calibri"/>
          <w:b/>
          <w:i/>
          <w:sz w:val="26"/>
          <w:szCs w:val="26"/>
        </w:rPr>
        <w:t>9,8 </w:t>
      </w:r>
      <w:r w:rsidRPr="00211282">
        <w:rPr>
          <w:rFonts w:eastAsia="Calibri"/>
          <w:i/>
          <w:sz w:val="26"/>
          <w:szCs w:val="26"/>
        </w:rPr>
        <w:t>відсотка більше ніж за січень–червень 2018 року.</w:t>
      </w:r>
    </w:p>
    <w:p w:rsidR="008375BA" w:rsidRPr="00211282" w:rsidRDefault="008375BA" w:rsidP="008375BA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8"/>
        </w:rPr>
        <w:t>акцизний податок</w:t>
      </w:r>
      <w:r w:rsidRPr="00211282">
        <w:rPr>
          <w:rFonts w:eastAsia="Calibri"/>
          <w:sz w:val="28"/>
          <w:szCs w:val="28"/>
        </w:rPr>
        <w:t xml:space="preserve"> – </w:t>
      </w:r>
      <w:r w:rsidRPr="00211282">
        <w:rPr>
          <w:rFonts w:eastAsia="Calibri"/>
          <w:b/>
          <w:sz w:val="28"/>
          <w:szCs w:val="28"/>
        </w:rPr>
        <w:t xml:space="preserve">31,6 </w:t>
      </w:r>
      <w:r w:rsidRPr="00211282">
        <w:rPr>
          <w:rFonts w:eastAsia="Calibri"/>
          <w:sz w:val="28"/>
          <w:szCs w:val="28"/>
        </w:rPr>
        <w:t xml:space="preserve">млрд грн, що на </w:t>
      </w:r>
      <w:r w:rsidRPr="00211282">
        <w:rPr>
          <w:rFonts w:eastAsia="Calibri"/>
          <w:b/>
          <w:sz w:val="28"/>
          <w:szCs w:val="28"/>
        </w:rPr>
        <w:t>3,9 </w:t>
      </w:r>
      <w:r w:rsidRPr="00211282">
        <w:rPr>
          <w:rFonts w:eastAsia="Calibri"/>
          <w:sz w:val="28"/>
          <w:szCs w:val="28"/>
        </w:rPr>
        <w:t xml:space="preserve">млрд грн, або на </w:t>
      </w:r>
      <w:r w:rsidRPr="00211282">
        <w:rPr>
          <w:rFonts w:eastAsia="Calibri"/>
          <w:b/>
          <w:sz w:val="28"/>
          <w:szCs w:val="28"/>
        </w:rPr>
        <w:t>10,9</w:t>
      </w:r>
      <w:r w:rsidRPr="00211282">
        <w:rPr>
          <w:rFonts w:eastAsia="Calibri"/>
          <w:sz w:val="28"/>
          <w:szCs w:val="28"/>
        </w:rPr>
        <w:t> відсотка менше</w:t>
      </w:r>
      <w:r w:rsidRPr="00211282">
        <w:rPr>
          <w:rFonts w:eastAsia="Calibri"/>
          <w:b/>
          <w:sz w:val="28"/>
          <w:szCs w:val="28"/>
        </w:rPr>
        <w:t xml:space="preserve"> </w:t>
      </w:r>
      <w:r w:rsidRPr="00211282">
        <w:rPr>
          <w:rFonts w:eastAsia="Calibri"/>
          <w:sz w:val="28"/>
          <w:szCs w:val="28"/>
        </w:rPr>
        <w:t>порівняно із січнем–червнем 2018 року, що пояснюється збільшенням відсотку відрахувань до спеціального фонду надходжень податку на нафтопродукти і транспортні засоби;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 xml:space="preserve">рентна плата за користування надрами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22,8 </w:t>
      </w:r>
      <w:r w:rsidRPr="00211282">
        <w:rPr>
          <w:sz w:val="28"/>
          <w:szCs w:val="26"/>
        </w:rPr>
        <w:t xml:space="preserve">млрд грн, що на </w:t>
      </w:r>
      <w:r w:rsidRPr="00211282">
        <w:rPr>
          <w:b/>
          <w:sz w:val="28"/>
          <w:szCs w:val="26"/>
        </w:rPr>
        <w:t>6,4</w:t>
      </w:r>
      <w:r w:rsidRPr="00211282">
        <w:rPr>
          <w:sz w:val="28"/>
          <w:szCs w:val="26"/>
        </w:rPr>
        <w:t xml:space="preserve"> млрд грн, або на </w:t>
      </w:r>
      <w:r w:rsidRPr="00211282">
        <w:rPr>
          <w:b/>
          <w:sz w:val="28"/>
          <w:szCs w:val="26"/>
        </w:rPr>
        <w:t>39,2</w:t>
      </w:r>
      <w:r w:rsidRPr="00211282">
        <w:rPr>
          <w:sz w:val="28"/>
          <w:szCs w:val="26"/>
        </w:rPr>
        <w:t xml:space="preserve"> відсотка більше</w:t>
      </w:r>
      <w:r w:rsidRPr="00211282">
        <w:rPr>
          <w:sz w:val="28"/>
          <w:szCs w:val="28"/>
        </w:rPr>
        <w:t xml:space="preserve"> ніж у січні–червні 2018 року,</w:t>
      </w:r>
      <w:r w:rsidRPr="00211282">
        <w:t xml:space="preserve"> </w:t>
      </w:r>
      <w:r w:rsidRPr="00211282">
        <w:rPr>
          <w:sz w:val="28"/>
          <w:szCs w:val="26"/>
        </w:rPr>
        <w:t>що пояснюється незначними надходженнями від рентної плати у січні</w:t>
      </w:r>
      <w:r w:rsidR="00B548E6" w:rsidRPr="00B548E6">
        <w:rPr>
          <w:sz w:val="28"/>
          <w:szCs w:val="26"/>
        </w:rPr>
        <w:t>-</w:t>
      </w:r>
      <w:r w:rsidR="00B548E6">
        <w:rPr>
          <w:sz w:val="28"/>
          <w:szCs w:val="26"/>
        </w:rPr>
        <w:t>квітні 2018 </w:t>
      </w:r>
      <w:r w:rsidRPr="00211282">
        <w:rPr>
          <w:sz w:val="28"/>
          <w:szCs w:val="26"/>
        </w:rPr>
        <w:t>року через наявність переплати на початок 2018 року;</w:t>
      </w:r>
    </w:p>
    <w:p w:rsidR="008375BA" w:rsidRPr="00211282" w:rsidRDefault="008375BA" w:rsidP="008375BA">
      <w:pPr>
        <w:ind w:firstLine="567"/>
        <w:jc w:val="both"/>
        <w:rPr>
          <w:i/>
          <w:sz w:val="28"/>
          <w:szCs w:val="26"/>
        </w:rPr>
      </w:pPr>
      <w:r w:rsidRPr="00211282">
        <w:rPr>
          <w:b/>
          <w:i/>
          <w:sz w:val="28"/>
          <w:szCs w:val="26"/>
        </w:rPr>
        <w:lastRenderedPageBreak/>
        <w:t>Довідково:</w:t>
      </w:r>
      <w:r w:rsidRPr="00211282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01.01.2018 року становить: природний газ – </w:t>
      </w:r>
      <w:r w:rsidRPr="00211282">
        <w:rPr>
          <w:b/>
          <w:i/>
          <w:sz w:val="28"/>
          <w:szCs w:val="26"/>
        </w:rPr>
        <w:t>4,8</w:t>
      </w:r>
      <w:r w:rsidRPr="00211282">
        <w:rPr>
          <w:i/>
          <w:sz w:val="28"/>
          <w:szCs w:val="26"/>
        </w:rPr>
        <w:t xml:space="preserve"> млрд. грн., газовий конденсат – </w:t>
      </w:r>
      <w:r w:rsidRPr="00211282">
        <w:rPr>
          <w:b/>
          <w:i/>
          <w:sz w:val="28"/>
          <w:szCs w:val="26"/>
        </w:rPr>
        <w:t>0,4</w:t>
      </w:r>
      <w:r w:rsidRPr="00211282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№ 20 «Про затвердження Порядку перерахування деяких субвенцій з державного бюджету місцевим бюджетам на надання пільг, субсидій та компенсацій») в рахунок сплати грошових зобов’язань ПАТ «Укргазвидобування» майбутніх податкових періодів.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>ввізне мито</w:t>
      </w:r>
      <w:r w:rsidRPr="00211282">
        <w:rPr>
          <w:sz w:val="28"/>
          <w:szCs w:val="26"/>
        </w:rPr>
        <w:t xml:space="preserve"> – </w:t>
      </w:r>
      <w:r w:rsidRPr="00211282">
        <w:rPr>
          <w:b/>
          <w:sz w:val="28"/>
          <w:szCs w:val="26"/>
        </w:rPr>
        <w:t>10,5</w:t>
      </w:r>
      <w:r w:rsidRPr="00211282">
        <w:rPr>
          <w:sz w:val="28"/>
          <w:szCs w:val="26"/>
        </w:rPr>
        <w:t xml:space="preserve"> млрд грн, що на </w:t>
      </w:r>
      <w:r w:rsidRPr="00211282">
        <w:rPr>
          <w:b/>
          <w:sz w:val="28"/>
          <w:szCs w:val="26"/>
        </w:rPr>
        <w:t>0,3</w:t>
      </w:r>
      <w:r w:rsidRPr="00211282">
        <w:rPr>
          <w:sz w:val="28"/>
          <w:szCs w:val="26"/>
        </w:rPr>
        <w:t xml:space="preserve"> млрд грн, або на </w:t>
      </w:r>
      <w:r w:rsidRPr="00211282">
        <w:rPr>
          <w:b/>
          <w:sz w:val="28"/>
          <w:szCs w:val="26"/>
        </w:rPr>
        <w:t xml:space="preserve">3 </w:t>
      </w:r>
      <w:r w:rsidRPr="00211282">
        <w:rPr>
          <w:sz w:val="28"/>
          <w:szCs w:val="26"/>
        </w:rPr>
        <w:t>відсотки</w:t>
      </w:r>
      <w:r w:rsidRPr="00211282">
        <w:rPr>
          <w:sz w:val="28"/>
          <w:szCs w:val="28"/>
        </w:rPr>
        <w:t xml:space="preserve"> більше ніж у січні–червні 2018 року;</w:t>
      </w:r>
    </w:p>
    <w:p w:rsidR="008375BA" w:rsidRPr="00211282" w:rsidRDefault="008375BA" w:rsidP="008375BA">
      <w:pPr>
        <w:pStyle w:val="af4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211282">
        <w:rPr>
          <w:b/>
          <w:sz w:val="28"/>
          <w:szCs w:val="26"/>
        </w:rPr>
        <w:t>кошти, що перераховуються НБУ відповідно до Закону України «Про Національний банк України»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64,9</w:t>
      </w:r>
      <w:r w:rsidRPr="00211282">
        <w:rPr>
          <w:sz w:val="28"/>
          <w:szCs w:val="28"/>
        </w:rPr>
        <w:t xml:space="preserve"> млрд грн, що на </w:t>
      </w:r>
      <w:r w:rsidRPr="00211282">
        <w:rPr>
          <w:b/>
          <w:sz w:val="28"/>
          <w:szCs w:val="28"/>
        </w:rPr>
        <w:t>26,9</w:t>
      </w:r>
      <w:r w:rsidRPr="00211282">
        <w:rPr>
          <w:sz w:val="28"/>
          <w:szCs w:val="28"/>
        </w:rPr>
        <w:t xml:space="preserve"> млрд грн, або у </w:t>
      </w:r>
      <w:r w:rsidRPr="00211282">
        <w:rPr>
          <w:b/>
          <w:sz w:val="28"/>
          <w:szCs w:val="28"/>
        </w:rPr>
        <w:t>1,7 раза</w:t>
      </w:r>
      <w:r w:rsidRPr="00211282">
        <w:rPr>
          <w:sz w:val="28"/>
          <w:szCs w:val="28"/>
        </w:rPr>
        <w:t xml:space="preserve"> більше ніж за аналогічний період 2018 року;</w:t>
      </w:r>
    </w:p>
    <w:p w:rsidR="008375BA" w:rsidRPr="00211282" w:rsidRDefault="008375BA" w:rsidP="008375BA">
      <w:pPr>
        <w:ind w:firstLine="567"/>
        <w:jc w:val="both"/>
        <w:rPr>
          <w:szCs w:val="28"/>
        </w:rPr>
      </w:pPr>
      <w:r w:rsidRPr="00211282">
        <w:rPr>
          <w:sz w:val="28"/>
          <w:szCs w:val="26"/>
        </w:rPr>
        <w:t xml:space="preserve">До спеціального фонду державного бюджету за січень–червень 2019 року надійшло </w:t>
      </w:r>
      <w:r w:rsidRPr="00211282">
        <w:rPr>
          <w:rFonts w:eastAsia="Calibri"/>
          <w:b/>
          <w:sz w:val="28"/>
          <w:szCs w:val="28"/>
        </w:rPr>
        <w:t>58,5</w:t>
      </w:r>
      <w:r w:rsidRPr="00211282">
        <w:rPr>
          <w:rFonts w:eastAsia="Calibri"/>
          <w:sz w:val="28"/>
          <w:szCs w:val="28"/>
        </w:rPr>
        <w:t xml:space="preserve"> млрд грн, що на </w:t>
      </w:r>
      <w:r w:rsidRPr="00211282">
        <w:rPr>
          <w:rFonts w:eastAsia="Calibri"/>
          <w:b/>
          <w:sz w:val="28"/>
          <w:szCs w:val="28"/>
        </w:rPr>
        <w:t>18,9 </w:t>
      </w:r>
      <w:r w:rsidRPr="00211282">
        <w:rPr>
          <w:rFonts w:eastAsia="Calibri"/>
          <w:sz w:val="28"/>
          <w:szCs w:val="28"/>
        </w:rPr>
        <w:t xml:space="preserve">млрд грн, або у </w:t>
      </w:r>
      <w:r w:rsidRPr="00211282">
        <w:rPr>
          <w:rFonts w:eastAsia="Calibri"/>
          <w:b/>
          <w:sz w:val="28"/>
          <w:szCs w:val="28"/>
        </w:rPr>
        <w:t>1,5</w:t>
      </w:r>
      <w:r w:rsidRPr="00211282">
        <w:rPr>
          <w:rFonts w:eastAsia="Calibri"/>
          <w:sz w:val="28"/>
          <w:szCs w:val="28"/>
        </w:rPr>
        <w:t> раза більше порівняно із аналогічним періодом 2018</w:t>
      </w:r>
      <w:r w:rsidRPr="00211282">
        <w:rPr>
          <w:rFonts w:eastAsia="Calibri"/>
          <w:sz w:val="28"/>
          <w:szCs w:val="28"/>
          <w:lang w:val="en-US"/>
        </w:rPr>
        <w:t> </w:t>
      </w:r>
      <w:r w:rsidRPr="00211282">
        <w:rPr>
          <w:rFonts w:eastAsia="Calibri"/>
          <w:sz w:val="28"/>
          <w:szCs w:val="28"/>
        </w:rPr>
        <w:t xml:space="preserve">року, що пояснюється зміною розподілу доходів між загальним та спеціальним фондом відповідно до пункту 41 розділу VI «Прикінцеві та перехідні положення» Бюджетного кодексу України до спеціального фонду державного бюджету з 01 січня 2019 року зараховується </w:t>
      </w:r>
      <w:r w:rsidRPr="00211282">
        <w:rPr>
          <w:rFonts w:eastAsia="Calibri"/>
          <w:b/>
          <w:sz w:val="28"/>
          <w:szCs w:val="28"/>
        </w:rPr>
        <w:t>75 </w:t>
      </w:r>
      <w:r w:rsidRPr="00211282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Pr="00211282">
        <w:rPr>
          <w:rFonts w:eastAsia="Calibri"/>
          <w:b/>
          <w:sz w:val="28"/>
          <w:szCs w:val="28"/>
        </w:rPr>
        <w:t>7,1 </w:t>
      </w:r>
      <w:r w:rsidRPr="00211282">
        <w:rPr>
          <w:rFonts w:eastAsia="Calibri"/>
          <w:sz w:val="28"/>
          <w:szCs w:val="28"/>
        </w:rPr>
        <w:t>млрд грн (відповідно до Закону України від 8 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8375BA" w:rsidRPr="00211282" w:rsidRDefault="008375BA" w:rsidP="008375BA">
      <w:pPr>
        <w:pStyle w:val="2"/>
        <w:spacing w:after="120"/>
        <w:ind w:firstLine="720"/>
        <w:rPr>
          <w:szCs w:val="26"/>
        </w:rPr>
      </w:pPr>
      <w:r w:rsidRPr="00211282">
        <w:rPr>
          <w:b/>
          <w:szCs w:val="26"/>
        </w:rPr>
        <w:t>В</w:t>
      </w:r>
      <w:r w:rsidRPr="00211282">
        <w:rPr>
          <w:b/>
          <w:szCs w:val="28"/>
        </w:rPr>
        <w:t>ласні надходження бюджетних установ</w:t>
      </w:r>
      <w:r w:rsidRPr="00211282">
        <w:rPr>
          <w:szCs w:val="28"/>
        </w:rPr>
        <w:t xml:space="preserve"> за січень–червень 2019 року становили </w:t>
      </w:r>
      <w:r w:rsidRPr="00211282">
        <w:rPr>
          <w:b/>
          <w:szCs w:val="28"/>
        </w:rPr>
        <w:t>19,3 </w:t>
      </w:r>
      <w:r w:rsidRPr="00211282">
        <w:rPr>
          <w:szCs w:val="28"/>
        </w:rPr>
        <w:t>млрд грн</w:t>
      </w:r>
      <w:r w:rsidRPr="00211282">
        <w:rPr>
          <w:szCs w:val="26"/>
        </w:rPr>
        <w:t xml:space="preserve">, що становить </w:t>
      </w:r>
      <w:r w:rsidRPr="00211282">
        <w:rPr>
          <w:b/>
          <w:szCs w:val="26"/>
        </w:rPr>
        <w:t>32,9 </w:t>
      </w:r>
      <w:r w:rsidRPr="00211282">
        <w:rPr>
          <w:szCs w:val="26"/>
        </w:rPr>
        <w:t xml:space="preserve">відсотка від загального обсягу надходжень до спеціального фонду державного бюджету. Проти січня–червня 2018 року надходження зросли на </w:t>
      </w:r>
      <w:r w:rsidRPr="00211282">
        <w:rPr>
          <w:b/>
          <w:szCs w:val="26"/>
        </w:rPr>
        <w:t xml:space="preserve">0,7 </w:t>
      </w:r>
      <w:r w:rsidRPr="00211282">
        <w:rPr>
          <w:szCs w:val="26"/>
        </w:rPr>
        <w:t xml:space="preserve">млрд грн, або на </w:t>
      </w:r>
      <w:r w:rsidRPr="00211282">
        <w:rPr>
          <w:b/>
          <w:szCs w:val="26"/>
        </w:rPr>
        <w:t>3,7 </w:t>
      </w:r>
      <w:r w:rsidRPr="00211282">
        <w:rPr>
          <w:szCs w:val="26"/>
        </w:rPr>
        <w:t>відсотка.</w:t>
      </w:r>
    </w:p>
    <w:p w:rsidR="002D7A2A" w:rsidRPr="00211282" w:rsidRDefault="002D7A2A" w:rsidP="002D7A2A"/>
    <w:p w:rsidR="00F13485" w:rsidRPr="00211282" w:rsidRDefault="00F13485" w:rsidP="00F13485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211282">
        <w:rPr>
          <w:b/>
          <w:sz w:val="32"/>
          <w:szCs w:val="32"/>
          <w:u w:val="single"/>
        </w:rPr>
        <w:t>ВИДАТКИ ТА КРЕДИТУВАННЯ</w:t>
      </w:r>
    </w:p>
    <w:p w:rsidR="00F9107F" w:rsidRPr="00211282" w:rsidRDefault="00F9107F" w:rsidP="00F9107F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Загальна сума касових </w:t>
      </w:r>
      <w:r w:rsidRPr="00211282">
        <w:rPr>
          <w:b/>
          <w:sz w:val="28"/>
          <w:szCs w:val="26"/>
        </w:rPr>
        <w:t xml:space="preserve">видатків Зведеного бюджету України </w:t>
      </w:r>
      <w:r w:rsidRPr="00211282">
        <w:rPr>
          <w:sz w:val="28"/>
          <w:szCs w:val="26"/>
        </w:rPr>
        <w:t>за січень–</w:t>
      </w:r>
      <w:r w:rsidR="00FC6EEA" w:rsidRPr="00211282">
        <w:rPr>
          <w:sz w:val="28"/>
          <w:szCs w:val="26"/>
        </w:rPr>
        <w:t>червень</w:t>
      </w:r>
      <w:r w:rsidRPr="00211282">
        <w:rPr>
          <w:sz w:val="28"/>
          <w:szCs w:val="26"/>
        </w:rPr>
        <w:t xml:space="preserve"> 2019 року становила </w:t>
      </w:r>
      <w:r w:rsidR="00FC6EEA" w:rsidRPr="00211282">
        <w:rPr>
          <w:b/>
          <w:bCs/>
          <w:sz w:val="28"/>
          <w:szCs w:val="28"/>
          <w:lang w:val="ru-RU" w:eastAsia="uk-UA"/>
        </w:rPr>
        <w:t>622,3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6"/>
        </w:rPr>
        <w:t xml:space="preserve">млрд грн, що </w:t>
      </w:r>
      <w:r w:rsidRPr="00211282">
        <w:rPr>
          <w:sz w:val="28"/>
          <w:szCs w:val="28"/>
        </w:rPr>
        <w:t xml:space="preserve">на </w:t>
      </w:r>
      <w:r w:rsidR="00FC6EEA" w:rsidRPr="00211282">
        <w:rPr>
          <w:b/>
          <w:sz w:val="28"/>
          <w:szCs w:val="28"/>
        </w:rPr>
        <w:t>11,7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</w:t>
      </w:r>
      <w:r w:rsidRPr="00211282">
        <w:rPr>
          <w:sz w:val="28"/>
          <w:szCs w:val="26"/>
        </w:rPr>
        <w:t>, або на </w:t>
      </w:r>
      <w:r w:rsidR="00FC6EEA" w:rsidRPr="00211282">
        <w:rPr>
          <w:b/>
          <w:bCs/>
          <w:sz w:val="28"/>
          <w:szCs w:val="28"/>
          <w:lang w:eastAsia="uk-UA"/>
        </w:rPr>
        <w:t>65,4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6"/>
        </w:rPr>
        <w:t>млрд грн більше ніж за січень–</w:t>
      </w:r>
      <w:r w:rsidR="004468A6">
        <w:rPr>
          <w:sz w:val="28"/>
          <w:szCs w:val="26"/>
        </w:rPr>
        <w:t>червень</w:t>
      </w:r>
      <w:r w:rsidRPr="00211282">
        <w:rPr>
          <w:sz w:val="28"/>
          <w:szCs w:val="26"/>
        </w:rPr>
        <w:t xml:space="preserve"> 2018 року.</w:t>
      </w:r>
    </w:p>
    <w:p w:rsidR="00F9107F" w:rsidRPr="00211282" w:rsidRDefault="00F9107F" w:rsidP="00F9107F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6"/>
        </w:rPr>
        <w:t xml:space="preserve">У структурі видатків </w:t>
      </w:r>
      <w:r w:rsidRPr="00211282">
        <w:rPr>
          <w:b/>
          <w:sz w:val="28"/>
          <w:szCs w:val="26"/>
        </w:rPr>
        <w:t xml:space="preserve">зведеного бюджету України </w:t>
      </w:r>
      <w:r w:rsidRPr="00211282">
        <w:rPr>
          <w:sz w:val="28"/>
          <w:szCs w:val="26"/>
        </w:rPr>
        <w:t>найбільші частки припадають на</w:t>
      </w:r>
      <w:r w:rsidRPr="00211282">
        <w:rPr>
          <w:sz w:val="28"/>
          <w:szCs w:val="28"/>
        </w:rPr>
        <w:t xml:space="preserve"> соціальний захист та соціальне забезпечення (</w:t>
      </w:r>
      <w:r w:rsidR="00FC6EEA" w:rsidRPr="00211282">
        <w:rPr>
          <w:b/>
          <w:sz w:val="28"/>
          <w:szCs w:val="28"/>
        </w:rPr>
        <w:t>27,4</w:t>
      </w:r>
      <w:r w:rsidRPr="00211282">
        <w:rPr>
          <w:b/>
          <w:sz w:val="28"/>
          <w:szCs w:val="28"/>
        </w:rPr>
        <w:t xml:space="preserve"> </w:t>
      </w:r>
      <w:r w:rsidR="004468A6">
        <w:rPr>
          <w:sz w:val="28"/>
          <w:szCs w:val="28"/>
        </w:rPr>
        <w:t>відсотка</w:t>
      </w:r>
      <w:r w:rsidRPr="00211282">
        <w:rPr>
          <w:sz w:val="28"/>
          <w:szCs w:val="28"/>
        </w:rPr>
        <w:t>), на освіту (</w:t>
      </w:r>
      <w:r w:rsidR="00FC6EEA" w:rsidRPr="00211282">
        <w:rPr>
          <w:b/>
          <w:sz w:val="28"/>
          <w:szCs w:val="28"/>
        </w:rPr>
        <w:t>19,3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відсотка), на обслуговування боргу (</w:t>
      </w:r>
      <w:r w:rsidR="00FC6EEA" w:rsidRPr="00211282">
        <w:rPr>
          <w:b/>
          <w:sz w:val="28"/>
          <w:szCs w:val="28"/>
        </w:rPr>
        <w:t>9,8</w:t>
      </w:r>
      <w:r w:rsidRPr="00211282">
        <w:rPr>
          <w:sz w:val="28"/>
          <w:szCs w:val="28"/>
        </w:rPr>
        <w:t> відсотка), на громадський порядок, безпеку та судову владу (</w:t>
      </w:r>
      <w:r w:rsidRPr="00211282">
        <w:rPr>
          <w:b/>
          <w:sz w:val="28"/>
          <w:szCs w:val="28"/>
        </w:rPr>
        <w:t>9,</w:t>
      </w:r>
      <w:r w:rsidR="00FC6EEA" w:rsidRPr="00211282">
        <w:rPr>
          <w:b/>
          <w:sz w:val="28"/>
          <w:szCs w:val="28"/>
        </w:rPr>
        <w:t>8</w:t>
      </w:r>
      <w:r w:rsidRPr="00211282">
        <w:rPr>
          <w:sz w:val="28"/>
          <w:szCs w:val="28"/>
        </w:rPr>
        <w:t> відсотка), та на охорону здоров’я (</w:t>
      </w:r>
      <w:r w:rsidR="00FC6EEA" w:rsidRPr="00211282">
        <w:rPr>
          <w:b/>
          <w:sz w:val="28"/>
          <w:szCs w:val="28"/>
        </w:rPr>
        <w:t>8,8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відсотка).</w:t>
      </w:r>
    </w:p>
    <w:p w:rsidR="00F9107F" w:rsidRPr="00211282" w:rsidRDefault="00F9107F" w:rsidP="00F9107F">
      <w:pPr>
        <w:ind w:firstLine="567"/>
        <w:jc w:val="both"/>
        <w:rPr>
          <w:sz w:val="28"/>
          <w:szCs w:val="28"/>
        </w:rPr>
      </w:pPr>
      <w:r w:rsidRPr="00211282">
        <w:rPr>
          <w:b/>
          <w:sz w:val="28"/>
          <w:szCs w:val="28"/>
        </w:rPr>
        <w:t>Касові видатки Державного бюджету України</w:t>
      </w:r>
      <w:r w:rsidRPr="00211282">
        <w:rPr>
          <w:sz w:val="28"/>
          <w:szCs w:val="28"/>
        </w:rPr>
        <w:t xml:space="preserve"> за січень–</w:t>
      </w:r>
      <w:r w:rsidR="00FC6EEA" w:rsidRPr="00211282">
        <w:rPr>
          <w:sz w:val="28"/>
          <w:szCs w:val="28"/>
        </w:rPr>
        <w:t>червень</w:t>
      </w:r>
      <w:r w:rsidRPr="00211282">
        <w:rPr>
          <w:sz w:val="28"/>
          <w:szCs w:val="28"/>
        </w:rPr>
        <w:t xml:space="preserve"> 2019 року</w:t>
      </w:r>
      <w:r w:rsidRPr="00211282">
        <w:rPr>
          <w:sz w:val="28"/>
          <w:szCs w:val="26"/>
        </w:rPr>
        <w:t xml:space="preserve"> </w:t>
      </w:r>
      <w:r w:rsidRPr="00211282">
        <w:rPr>
          <w:sz w:val="28"/>
          <w:szCs w:val="28"/>
        </w:rPr>
        <w:t xml:space="preserve">становили </w:t>
      </w:r>
      <w:r w:rsidR="00721E70" w:rsidRPr="00211282">
        <w:rPr>
          <w:b/>
          <w:bCs/>
          <w:iCs/>
          <w:sz w:val="28"/>
          <w:szCs w:val="28"/>
          <w:lang w:eastAsia="uk-UA"/>
        </w:rPr>
        <w:t>508,6</w:t>
      </w:r>
      <w:r w:rsidRPr="00211282">
        <w:rPr>
          <w:b/>
          <w:bCs/>
          <w:i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що на </w:t>
      </w:r>
      <w:r w:rsidR="00721E70" w:rsidRPr="00211282">
        <w:rPr>
          <w:b/>
          <w:sz w:val="28"/>
          <w:szCs w:val="28"/>
        </w:rPr>
        <w:t>10,8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відсотка, або на </w:t>
      </w:r>
      <w:r w:rsidR="00721E70" w:rsidRPr="00211282">
        <w:rPr>
          <w:b/>
          <w:sz w:val="28"/>
          <w:szCs w:val="28"/>
        </w:rPr>
        <w:t>49,7</w:t>
      </w:r>
      <w:r w:rsidRPr="00211282">
        <w:rPr>
          <w:b/>
          <w:i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 грн більше ніж за січень–</w:t>
      </w:r>
      <w:r w:rsidR="00FC6EEA" w:rsidRPr="00211282">
        <w:rPr>
          <w:sz w:val="28"/>
          <w:szCs w:val="28"/>
        </w:rPr>
        <w:t>червень</w:t>
      </w:r>
      <w:r w:rsidRPr="00211282">
        <w:rPr>
          <w:sz w:val="28"/>
          <w:szCs w:val="28"/>
        </w:rPr>
        <w:t xml:space="preserve"> 2018 року.</w:t>
      </w:r>
    </w:p>
    <w:p w:rsidR="00F9107F" w:rsidRPr="00211282" w:rsidRDefault="00F9107F" w:rsidP="00F9107F">
      <w:pPr>
        <w:ind w:firstLine="567"/>
        <w:jc w:val="both"/>
        <w:rPr>
          <w:sz w:val="28"/>
          <w:szCs w:val="28"/>
          <w:lang w:val="ru-RU"/>
        </w:rPr>
      </w:pPr>
      <w:r w:rsidRPr="00211282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211282">
        <w:rPr>
          <w:b/>
          <w:sz w:val="28"/>
          <w:szCs w:val="28"/>
        </w:rPr>
        <w:t>Державного бюджету України</w:t>
      </w:r>
      <w:r w:rsidRPr="00211282">
        <w:rPr>
          <w:sz w:val="28"/>
          <w:szCs w:val="28"/>
        </w:rPr>
        <w:t xml:space="preserve"> становили такі: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міжбюджетні трансферти – </w:t>
      </w:r>
      <w:r w:rsidR="00721E70" w:rsidRPr="00211282">
        <w:rPr>
          <w:b/>
          <w:sz w:val="28"/>
          <w:szCs w:val="28"/>
        </w:rPr>
        <w:t>28,1</w:t>
      </w:r>
      <w:r w:rsidRPr="00211282">
        <w:rPr>
          <w:sz w:val="28"/>
          <w:szCs w:val="28"/>
        </w:rPr>
        <w:t xml:space="preserve"> відсотка;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соціальний захист та соціальне забезпечення – </w:t>
      </w:r>
      <w:r w:rsidR="00721E70" w:rsidRPr="00211282">
        <w:rPr>
          <w:b/>
          <w:sz w:val="28"/>
          <w:szCs w:val="28"/>
        </w:rPr>
        <w:t>21,9</w:t>
      </w:r>
      <w:r w:rsidRPr="00211282">
        <w:rPr>
          <w:sz w:val="28"/>
          <w:szCs w:val="28"/>
        </w:rPr>
        <w:t xml:space="preserve"> відсотка;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lastRenderedPageBreak/>
        <w:t xml:space="preserve">обслуговування боргу – </w:t>
      </w:r>
      <w:r w:rsidR="00721E70" w:rsidRPr="00211282">
        <w:rPr>
          <w:b/>
          <w:sz w:val="28"/>
          <w:szCs w:val="28"/>
        </w:rPr>
        <w:t>11,9</w:t>
      </w:r>
      <w:r w:rsidRPr="00211282">
        <w:rPr>
          <w:b/>
          <w:sz w:val="28"/>
          <w:szCs w:val="28"/>
        </w:rPr>
        <w:t xml:space="preserve"> </w:t>
      </w:r>
      <w:r w:rsidR="004468A6">
        <w:rPr>
          <w:sz w:val="28"/>
          <w:szCs w:val="28"/>
        </w:rPr>
        <w:t>відсотка</w:t>
      </w:r>
      <w:bookmarkStart w:id="0" w:name="_GoBack"/>
      <w:bookmarkEnd w:id="0"/>
      <w:r w:rsidRPr="00211282">
        <w:rPr>
          <w:sz w:val="28"/>
          <w:szCs w:val="28"/>
        </w:rPr>
        <w:t>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громадський порядок, безпека та судова влада – </w:t>
      </w:r>
      <w:r w:rsidR="00721E70" w:rsidRPr="00211282">
        <w:rPr>
          <w:b/>
          <w:sz w:val="28"/>
          <w:szCs w:val="28"/>
        </w:rPr>
        <w:t>11,8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оборона – </w:t>
      </w:r>
      <w:r w:rsidR="00721E70" w:rsidRPr="00211282">
        <w:rPr>
          <w:b/>
          <w:sz w:val="28"/>
          <w:szCs w:val="28"/>
        </w:rPr>
        <w:t>8,8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b/>
          <w:sz w:val="28"/>
          <w:szCs w:val="28"/>
        </w:rPr>
        <w:t>Касові видатки загального фонду</w:t>
      </w:r>
      <w:r w:rsidRPr="00211282">
        <w:rPr>
          <w:sz w:val="28"/>
          <w:szCs w:val="28"/>
        </w:rPr>
        <w:t xml:space="preserve"> державного бюджету за січень–</w:t>
      </w:r>
      <w:r w:rsidR="00FC6EEA" w:rsidRPr="00211282">
        <w:rPr>
          <w:sz w:val="28"/>
          <w:szCs w:val="28"/>
        </w:rPr>
        <w:t>червень</w:t>
      </w:r>
      <w:r w:rsidRPr="00211282">
        <w:rPr>
          <w:sz w:val="28"/>
          <w:szCs w:val="28"/>
        </w:rPr>
        <w:t> 2019 року</w:t>
      </w:r>
      <w:r w:rsidRPr="00211282">
        <w:rPr>
          <w:sz w:val="28"/>
          <w:szCs w:val="26"/>
        </w:rPr>
        <w:t xml:space="preserve"> </w:t>
      </w:r>
      <w:r w:rsidRPr="00211282">
        <w:rPr>
          <w:sz w:val="28"/>
          <w:szCs w:val="28"/>
        </w:rPr>
        <w:t xml:space="preserve">становили </w:t>
      </w:r>
      <w:r w:rsidR="008570D7" w:rsidRPr="00211282">
        <w:rPr>
          <w:b/>
          <w:iCs/>
          <w:sz w:val="28"/>
          <w:szCs w:val="28"/>
          <w:lang w:eastAsia="uk-UA"/>
        </w:rPr>
        <w:t>459,3</w:t>
      </w:r>
      <w:r w:rsidRPr="00211282">
        <w:rPr>
          <w:b/>
          <w:i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 грн, що більше ніж за січень–</w:t>
      </w:r>
      <w:r w:rsidR="00FC6EEA" w:rsidRPr="00211282">
        <w:rPr>
          <w:sz w:val="28"/>
          <w:szCs w:val="28"/>
        </w:rPr>
        <w:t>червень</w:t>
      </w:r>
      <w:r w:rsidRPr="00211282">
        <w:rPr>
          <w:sz w:val="28"/>
          <w:szCs w:val="28"/>
        </w:rPr>
        <w:t xml:space="preserve"> 2018 року на </w:t>
      </w:r>
      <w:r w:rsidR="008570D7" w:rsidRPr="00211282">
        <w:rPr>
          <w:b/>
          <w:sz w:val="28"/>
          <w:szCs w:val="28"/>
          <w:lang w:eastAsia="uk-UA"/>
        </w:rPr>
        <w:t>34,6</w:t>
      </w:r>
      <w:r w:rsidRPr="00211282">
        <w:rPr>
          <w:b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 грн, або на </w:t>
      </w:r>
      <w:r w:rsidR="008570D7" w:rsidRPr="00211282">
        <w:rPr>
          <w:b/>
          <w:sz w:val="28"/>
          <w:szCs w:val="28"/>
        </w:rPr>
        <w:t>8,2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Видатки </w:t>
      </w:r>
      <w:r w:rsidRPr="00211282">
        <w:rPr>
          <w:b/>
          <w:sz w:val="28"/>
          <w:szCs w:val="28"/>
        </w:rPr>
        <w:t>загального фонду</w:t>
      </w:r>
      <w:r w:rsidRPr="00211282">
        <w:rPr>
          <w:sz w:val="28"/>
          <w:szCs w:val="28"/>
        </w:rPr>
        <w:t xml:space="preserve"> державного бюджету на:</w:t>
      </w:r>
    </w:p>
    <w:p w:rsidR="00F9107F" w:rsidRPr="00211282" w:rsidRDefault="00F9107F" w:rsidP="00F9107F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заробітну плату з нарахуваннями</w:t>
      </w:r>
      <w:r w:rsidRPr="00211282">
        <w:rPr>
          <w:sz w:val="28"/>
          <w:szCs w:val="28"/>
        </w:rPr>
        <w:t xml:space="preserve"> </w:t>
      </w:r>
      <w:r w:rsidRPr="00211282">
        <w:rPr>
          <w:b/>
          <w:sz w:val="28"/>
          <w:szCs w:val="28"/>
        </w:rPr>
        <w:t>зросли</w:t>
      </w:r>
      <w:r w:rsidRPr="00211282">
        <w:rPr>
          <w:sz w:val="28"/>
          <w:szCs w:val="28"/>
        </w:rPr>
        <w:t xml:space="preserve"> проти січня–</w:t>
      </w:r>
      <w:r w:rsidR="008570D7" w:rsidRPr="00211282">
        <w:rPr>
          <w:sz w:val="28"/>
          <w:szCs w:val="28"/>
        </w:rPr>
        <w:t>червня</w:t>
      </w:r>
      <w:r w:rsidRPr="00211282">
        <w:rPr>
          <w:sz w:val="28"/>
          <w:szCs w:val="28"/>
        </w:rPr>
        <w:t xml:space="preserve"> 2018 року на </w:t>
      </w:r>
      <w:r w:rsidR="008570D7" w:rsidRPr="00211282">
        <w:rPr>
          <w:b/>
          <w:sz w:val="28"/>
          <w:szCs w:val="28"/>
        </w:rPr>
        <w:t>17,4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млрд грн, або на </w:t>
      </w:r>
      <w:r w:rsidR="008570D7" w:rsidRPr="00211282">
        <w:rPr>
          <w:b/>
          <w:sz w:val="28"/>
          <w:szCs w:val="28"/>
        </w:rPr>
        <w:t>22,7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</w:t>
      </w:r>
      <w:r w:rsidRPr="00211282">
        <w:rPr>
          <w:rStyle w:val="fontstyle20"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до </w:t>
      </w:r>
      <w:r w:rsidR="008570D7" w:rsidRPr="00211282">
        <w:rPr>
          <w:b/>
          <w:sz w:val="28"/>
          <w:szCs w:val="28"/>
        </w:rPr>
        <w:t>94,3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млрд гривень; </w:t>
      </w:r>
    </w:p>
    <w:p w:rsidR="00F9107F" w:rsidRPr="00211282" w:rsidRDefault="00F9107F" w:rsidP="00F9107F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211282">
        <w:rPr>
          <w:b/>
          <w:sz w:val="28"/>
          <w:szCs w:val="28"/>
        </w:rPr>
        <w:t xml:space="preserve">збільшилось </w:t>
      </w:r>
      <w:r w:rsidRPr="00211282">
        <w:rPr>
          <w:sz w:val="28"/>
          <w:szCs w:val="28"/>
        </w:rPr>
        <w:t>проти січня–</w:t>
      </w:r>
      <w:r w:rsidR="008570D7" w:rsidRPr="00211282">
        <w:rPr>
          <w:sz w:val="28"/>
          <w:szCs w:val="28"/>
        </w:rPr>
        <w:t>червня</w:t>
      </w:r>
      <w:r w:rsidRPr="00211282">
        <w:rPr>
          <w:sz w:val="28"/>
          <w:szCs w:val="28"/>
        </w:rPr>
        <w:t xml:space="preserve"> 2018 року на </w:t>
      </w:r>
      <w:r w:rsidR="008570D7" w:rsidRPr="00211282">
        <w:rPr>
          <w:b/>
          <w:sz w:val="28"/>
          <w:szCs w:val="28"/>
        </w:rPr>
        <w:t>25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млрд грн, або на </w:t>
      </w:r>
      <w:r w:rsidR="008570D7" w:rsidRPr="00211282">
        <w:rPr>
          <w:b/>
          <w:sz w:val="28"/>
          <w:szCs w:val="28"/>
        </w:rPr>
        <w:t>30,9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</w:t>
      </w:r>
      <w:r w:rsidRPr="00211282">
        <w:rPr>
          <w:rStyle w:val="fontstyle20"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до </w:t>
      </w:r>
      <w:r w:rsidR="008570D7" w:rsidRPr="00211282">
        <w:rPr>
          <w:b/>
          <w:sz w:val="28"/>
          <w:szCs w:val="28"/>
        </w:rPr>
        <w:t>106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млрд гривень.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За </w:t>
      </w:r>
      <w:r w:rsidRPr="00211282">
        <w:rPr>
          <w:b/>
          <w:sz w:val="28"/>
          <w:szCs w:val="28"/>
        </w:rPr>
        <w:t xml:space="preserve">функціональною класифікацією </w:t>
      </w:r>
      <w:r w:rsidRPr="00211282">
        <w:rPr>
          <w:sz w:val="28"/>
          <w:szCs w:val="28"/>
        </w:rPr>
        <w:t>статей видатків у</w:t>
      </w:r>
      <w:r w:rsidRPr="00211282">
        <w:t xml:space="preserve"> </w:t>
      </w:r>
      <w:r w:rsidRPr="00211282">
        <w:rPr>
          <w:sz w:val="28"/>
          <w:szCs w:val="28"/>
        </w:rPr>
        <w:t>січні–</w:t>
      </w:r>
      <w:r w:rsidR="008570D7" w:rsidRPr="00211282">
        <w:rPr>
          <w:sz w:val="28"/>
          <w:szCs w:val="28"/>
        </w:rPr>
        <w:t>червні </w:t>
      </w:r>
      <w:r w:rsidRPr="00211282">
        <w:rPr>
          <w:sz w:val="28"/>
          <w:szCs w:val="26"/>
        </w:rPr>
        <w:t>2019 року</w:t>
      </w:r>
      <w:r w:rsidRPr="00211282">
        <w:rPr>
          <w:sz w:val="28"/>
          <w:szCs w:val="28"/>
        </w:rPr>
        <w:t>: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 xml:space="preserve">на обслуговування державного боргу </w:t>
      </w:r>
      <w:r w:rsidRPr="00211282">
        <w:rPr>
          <w:sz w:val="28"/>
          <w:szCs w:val="28"/>
        </w:rPr>
        <w:t>за зведеним бюджетом були здійснені у обсязі </w:t>
      </w:r>
      <w:r w:rsidR="008570D7" w:rsidRPr="00211282">
        <w:rPr>
          <w:b/>
          <w:sz w:val="28"/>
          <w:szCs w:val="28"/>
        </w:rPr>
        <w:t>60,8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211282">
        <w:rPr>
          <w:b/>
          <w:i/>
          <w:sz w:val="28"/>
          <w:szCs w:val="28"/>
        </w:rPr>
        <w:t>на загальнодержавні функції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8,5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 до </w:t>
      </w:r>
      <w:r w:rsidR="008570D7" w:rsidRPr="00211282">
        <w:rPr>
          <w:b/>
          <w:sz w:val="28"/>
          <w:szCs w:val="28"/>
        </w:rPr>
        <w:t>35,8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млрд грн, у тому числі за державним бюджетом – </w:t>
      </w:r>
      <w:r w:rsidR="008570D7" w:rsidRPr="00211282">
        <w:rPr>
          <w:sz w:val="28"/>
          <w:szCs w:val="28"/>
        </w:rPr>
        <w:t>зменшились</w:t>
      </w:r>
      <w:r w:rsidRPr="00211282">
        <w:rPr>
          <w:sz w:val="28"/>
          <w:szCs w:val="28"/>
        </w:rPr>
        <w:t xml:space="preserve"> на </w:t>
      </w:r>
      <w:r w:rsidR="008570D7" w:rsidRPr="00211282">
        <w:rPr>
          <w:b/>
          <w:sz w:val="28"/>
          <w:szCs w:val="28"/>
        </w:rPr>
        <w:t>1,4 </w:t>
      </w:r>
      <w:r w:rsidRPr="00211282">
        <w:rPr>
          <w:sz w:val="28"/>
          <w:szCs w:val="28"/>
        </w:rPr>
        <w:t>відсотка до </w:t>
      </w:r>
      <w:r w:rsidR="008570D7" w:rsidRPr="00211282">
        <w:rPr>
          <w:b/>
          <w:bCs/>
          <w:sz w:val="28"/>
          <w:szCs w:val="28"/>
          <w:lang w:eastAsia="uk-UA"/>
        </w:rPr>
        <w:t>20,5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оборону</w:t>
      </w:r>
      <w:r w:rsidRPr="00211282">
        <w:rPr>
          <w:sz w:val="28"/>
          <w:szCs w:val="28"/>
        </w:rPr>
        <w:t xml:space="preserve"> за державним бюджетом зросли на </w:t>
      </w:r>
      <w:r w:rsidR="008570D7" w:rsidRPr="00211282">
        <w:rPr>
          <w:b/>
          <w:sz w:val="28"/>
          <w:szCs w:val="28"/>
        </w:rPr>
        <w:t>19</w:t>
      </w:r>
      <w:r w:rsidRPr="00211282">
        <w:rPr>
          <w:b/>
          <w:sz w:val="28"/>
          <w:szCs w:val="28"/>
        </w:rPr>
        <w:t xml:space="preserve"> </w:t>
      </w:r>
      <w:r w:rsidR="008570D7" w:rsidRPr="00211282">
        <w:rPr>
          <w:sz w:val="28"/>
          <w:szCs w:val="28"/>
        </w:rPr>
        <w:t>відсотків</w:t>
      </w:r>
      <w:r w:rsidRPr="00211282">
        <w:rPr>
          <w:sz w:val="28"/>
          <w:szCs w:val="28"/>
        </w:rPr>
        <w:t xml:space="preserve"> до </w:t>
      </w:r>
      <w:r w:rsidR="008570D7" w:rsidRPr="00211282">
        <w:rPr>
          <w:b/>
          <w:sz w:val="28"/>
          <w:szCs w:val="28"/>
        </w:rPr>
        <w:t>44,6</w:t>
      </w:r>
      <w:r w:rsidRPr="00211282">
        <w:rPr>
          <w:sz w:val="28"/>
          <w:szCs w:val="28"/>
        </w:rPr>
        <w:t> 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громадський порядок, безпеку та судову владу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26,3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</w:t>
      </w:r>
      <w:r w:rsidR="008570D7" w:rsidRPr="00211282">
        <w:rPr>
          <w:b/>
          <w:sz w:val="28"/>
          <w:szCs w:val="28"/>
        </w:rPr>
        <w:t>60,7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млрд грн, у тому числі за державним бюджетом – на </w:t>
      </w:r>
      <w:r w:rsidR="008570D7" w:rsidRPr="00211282">
        <w:rPr>
          <w:b/>
          <w:sz w:val="28"/>
          <w:szCs w:val="28"/>
        </w:rPr>
        <w:t>26,3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  <w:lang w:eastAsia="uk-UA"/>
        </w:rPr>
        <w:t>60,2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 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211282">
        <w:rPr>
          <w:sz w:val="28"/>
          <w:szCs w:val="28"/>
        </w:rPr>
        <w:t>за зведеним бюджетом зросли на </w:t>
      </w:r>
      <w:r w:rsidR="008570D7" w:rsidRPr="00211282">
        <w:rPr>
          <w:b/>
          <w:sz w:val="28"/>
          <w:szCs w:val="28"/>
        </w:rPr>
        <w:t>22,1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</w:rPr>
        <w:t>47,3</w:t>
      </w:r>
      <w:r w:rsidRPr="00211282">
        <w:rPr>
          <w:b/>
          <w:bCs/>
          <w:sz w:val="28"/>
          <w:szCs w:val="28"/>
        </w:rPr>
        <w:t> </w:t>
      </w:r>
      <w:r w:rsidRPr="00211282">
        <w:rPr>
          <w:sz w:val="28"/>
          <w:szCs w:val="28"/>
        </w:rPr>
        <w:t>млрд грн, у тому числі за державним бюджетом на </w:t>
      </w:r>
      <w:r w:rsidR="008570D7" w:rsidRPr="00211282">
        <w:rPr>
          <w:b/>
          <w:sz w:val="28"/>
          <w:szCs w:val="28"/>
        </w:rPr>
        <w:t>18,9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</w:rPr>
        <w:t>22,1</w:t>
      </w:r>
      <w:r w:rsidRPr="00211282">
        <w:rPr>
          <w:b/>
          <w:bCs/>
          <w:sz w:val="28"/>
          <w:szCs w:val="28"/>
        </w:rPr>
        <w:t xml:space="preserve"> 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охорону навколишнього природного середовища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18,9</w:t>
      </w:r>
      <w:r w:rsidRPr="00211282">
        <w:rPr>
          <w:sz w:val="28"/>
          <w:szCs w:val="28"/>
        </w:rPr>
        <w:t xml:space="preserve"> відсотка до </w:t>
      </w:r>
      <w:r w:rsidRPr="00211282">
        <w:rPr>
          <w:b/>
          <w:sz w:val="28"/>
          <w:szCs w:val="28"/>
        </w:rPr>
        <w:t>2,</w:t>
      </w:r>
      <w:r w:rsidR="008570D7" w:rsidRPr="00211282">
        <w:rPr>
          <w:b/>
          <w:sz w:val="28"/>
          <w:szCs w:val="28"/>
        </w:rPr>
        <w:t>7</w:t>
      </w:r>
      <w:r w:rsidRPr="00211282">
        <w:rPr>
          <w:sz w:val="28"/>
          <w:szCs w:val="28"/>
        </w:rPr>
        <w:t xml:space="preserve"> млрд грн, у тому числі за державним бюджетом на </w:t>
      </w:r>
      <w:r w:rsidRPr="00211282">
        <w:rPr>
          <w:b/>
          <w:sz w:val="28"/>
          <w:szCs w:val="28"/>
        </w:rPr>
        <w:t xml:space="preserve">20,5 </w:t>
      </w:r>
      <w:r w:rsidRPr="00211282">
        <w:rPr>
          <w:sz w:val="28"/>
          <w:szCs w:val="28"/>
        </w:rPr>
        <w:t>відсотка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до </w:t>
      </w:r>
      <w:r w:rsidRPr="00211282">
        <w:rPr>
          <w:b/>
          <w:bCs/>
          <w:sz w:val="28"/>
          <w:szCs w:val="28"/>
          <w:lang w:eastAsia="uk-UA"/>
        </w:rPr>
        <w:t>1,</w:t>
      </w:r>
      <w:r w:rsidR="008570D7" w:rsidRPr="00211282">
        <w:rPr>
          <w:b/>
          <w:bCs/>
          <w:sz w:val="28"/>
          <w:szCs w:val="28"/>
          <w:lang w:eastAsia="uk-UA"/>
        </w:rPr>
        <w:t>8</w:t>
      </w:r>
      <w:r w:rsidRPr="00211282">
        <w:rPr>
          <w:b/>
          <w:bCs/>
          <w:sz w:val="28"/>
          <w:szCs w:val="28"/>
          <w:lang w:eastAsia="uk-UA"/>
        </w:rPr>
        <w:t xml:space="preserve"> </w:t>
      </w:r>
      <w:r w:rsidRPr="00211282">
        <w:rPr>
          <w:sz w:val="28"/>
          <w:szCs w:val="28"/>
        </w:rPr>
        <w:t xml:space="preserve">млрд. </w:t>
      </w:r>
      <w:r w:rsidRPr="00211282">
        <w:rPr>
          <w:bCs/>
          <w:sz w:val="28"/>
          <w:szCs w:val="28"/>
          <w:lang w:eastAsia="uk-UA"/>
        </w:rPr>
        <w:t xml:space="preserve">гривень. </w:t>
      </w:r>
    </w:p>
    <w:p w:rsidR="00F9107F" w:rsidRPr="00211282" w:rsidRDefault="00F9107F" w:rsidP="00F9107F">
      <w:pPr>
        <w:ind w:firstLine="539"/>
        <w:jc w:val="both"/>
        <w:rPr>
          <w:b/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 xml:space="preserve">на житлово-комунальне господарство </w:t>
      </w:r>
      <w:r w:rsidRPr="00211282">
        <w:rPr>
          <w:sz w:val="28"/>
          <w:szCs w:val="28"/>
        </w:rPr>
        <w:t xml:space="preserve">за зведеним бюджетом зросли на </w:t>
      </w:r>
      <w:r w:rsidR="008570D7" w:rsidRPr="00211282">
        <w:rPr>
          <w:b/>
          <w:sz w:val="28"/>
          <w:szCs w:val="28"/>
        </w:rPr>
        <w:t>24,3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sz w:val="28"/>
          <w:szCs w:val="28"/>
        </w:rPr>
        <w:t>12,1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охорону здоров’я</w:t>
      </w:r>
      <w:r w:rsidRPr="00211282">
        <w:rPr>
          <w:sz w:val="28"/>
          <w:szCs w:val="28"/>
        </w:rPr>
        <w:t xml:space="preserve"> за зведеним бюджетом зросли на </w:t>
      </w:r>
      <w:r w:rsidR="008570D7" w:rsidRPr="00211282">
        <w:rPr>
          <w:b/>
          <w:sz w:val="28"/>
          <w:szCs w:val="28"/>
        </w:rPr>
        <w:t>14,6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sz w:val="28"/>
          <w:szCs w:val="28"/>
        </w:rPr>
        <w:t>54,9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 грн, у тому числі за державним бюджетом – у </w:t>
      </w:r>
      <w:r w:rsidR="008570D7" w:rsidRPr="00211282">
        <w:rPr>
          <w:b/>
          <w:sz w:val="28"/>
          <w:szCs w:val="28"/>
        </w:rPr>
        <w:t>2,9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раза до </w:t>
      </w:r>
      <w:r w:rsidR="008570D7" w:rsidRPr="00211282">
        <w:rPr>
          <w:b/>
          <w:sz w:val="28"/>
          <w:szCs w:val="28"/>
        </w:rPr>
        <w:t>15,3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70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Збільшення видатків Державного бюджету України за функцією «Охорона здоров’я» за</w:t>
      </w:r>
      <w:r w:rsidRPr="00211282">
        <w:t xml:space="preserve"> </w:t>
      </w:r>
      <w:r w:rsidRPr="00211282">
        <w:rPr>
          <w:sz w:val="28"/>
          <w:szCs w:val="28"/>
        </w:rPr>
        <w:t>січень–</w:t>
      </w:r>
      <w:r w:rsidR="00FC6EEA" w:rsidRPr="00211282">
        <w:rPr>
          <w:sz w:val="28"/>
          <w:szCs w:val="28"/>
        </w:rPr>
        <w:t>червень</w:t>
      </w:r>
      <w:r w:rsidRPr="00211282">
        <w:rPr>
          <w:sz w:val="28"/>
          <w:szCs w:val="28"/>
        </w:rPr>
        <w:t xml:space="preserve"> 2019 року проти січня–</w:t>
      </w:r>
      <w:r w:rsidR="008570D7" w:rsidRPr="00211282">
        <w:rPr>
          <w:sz w:val="28"/>
          <w:szCs w:val="28"/>
        </w:rPr>
        <w:t>червня</w:t>
      </w:r>
      <w:r w:rsidRPr="00211282">
        <w:rPr>
          <w:sz w:val="28"/>
          <w:szCs w:val="28"/>
        </w:rPr>
        <w:t xml:space="preserve"> 2018 року на </w:t>
      </w:r>
      <w:r w:rsidR="008570D7" w:rsidRPr="00211282">
        <w:rPr>
          <w:b/>
          <w:sz w:val="28"/>
          <w:szCs w:val="28"/>
        </w:rPr>
        <w:t>10</w:t>
      </w:r>
      <w:r w:rsidRPr="00211282">
        <w:rPr>
          <w:sz w:val="28"/>
          <w:szCs w:val="28"/>
        </w:rPr>
        <w:t> млрд грн обумовлене тим, що</w:t>
      </w:r>
      <w:r w:rsidRPr="00211282">
        <w:rPr>
          <w:i/>
          <w:sz w:val="28"/>
          <w:szCs w:val="28"/>
        </w:rPr>
        <w:t xml:space="preserve"> </w:t>
      </w:r>
      <w:r w:rsidRPr="00211282">
        <w:rPr>
          <w:sz w:val="28"/>
          <w:szCs w:val="28"/>
        </w:rPr>
        <w:t>у першому півріччі 2018 року видатки на первинну медичну допомогу населенню здійснювались із місцевих бюджетів за рахунок спрямування на ці цілі частини коштів медичної субвенції наданої з державного бюджету місцевим бюджетам.</w:t>
      </w:r>
    </w:p>
    <w:p w:rsidR="00F9107F" w:rsidRPr="00211282" w:rsidRDefault="00F9107F" w:rsidP="00F9107F">
      <w:pPr>
        <w:ind w:firstLine="70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У зв’язку з запровадженням з 1 липня 2018 року реалізації програми медичних гарантій для первинної медичної допомоги видатки на надання первинної медичної допомоги населенню почали здійснюватися як з державного бюджету за рахунок програми «</w:t>
      </w:r>
      <w:r w:rsidRPr="00211282">
        <w:rPr>
          <w:i/>
          <w:sz w:val="28"/>
          <w:szCs w:val="28"/>
        </w:rPr>
        <w:t xml:space="preserve">Надання первинної медичної допомоги </w:t>
      </w:r>
      <w:r w:rsidRPr="00211282">
        <w:rPr>
          <w:i/>
          <w:sz w:val="28"/>
          <w:szCs w:val="28"/>
        </w:rPr>
        <w:lastRenderedPageBreak/>
        <w:t xml:space="preserve">населенню», </w:t>
      </w:r>
      <w:r w:rsidRPr="00211282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F9107F" w:rsidRPr="00211282" w:rsidRDefault="00F9107F" w:rsidP="00F9107F">
      <w:pPr>
        <w:ind w:firstLine="70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У поточному році фінансування первинної медичної допомоги населенню здійснюється лише з державного бюджету за програмою «</w:t>
      </w:r>
      <w:r w:rsidRPr="00211282">
        <w:rPr>
          <w:i/>
          <w:sz w:val="28"/>
          <w:szCs w:val="28"/>
        </w:rPr>
        <w:t>Надання первинної медичної допомоги населенню».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духовний та фізичний розвиток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11,7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  <w:lang w:eastAsia="uk-UA"/>
        </w:rPr>
        <w:t>13,1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у тому числі за державним бюджетом – на </w:t>
      </w:r>
      <w:r w:rsidRPr="00211282">
        <w:rPr>
          <w:b/>
          <w:sz w:val="28"/>
          <w:szCs w:val="28"/>
        </w:rPr>
        <w:t>6</w:t>
      </w:r>
      <w:r w:rsidR="008570D7" w:rsidRPr="00211282">
        <w:rPr>
          <w:b/>
          <w:sz w:val="28"/>
          <w:szCs w:val="28"/>
        </w:rPr>
        <w:t>,2</w:t>
      </w:r>
      <w:r w:rsidRPr="00211282">
        <w:rPr>
          <w:sz w:val="28"/>
          <w:szCs w:val="28"/>
        </w:rPr>
        <w:t xml:space="preserve"> відсотк</w:t>
      </w:r>
      <w:r w:rsidR="008570D7" w:rsidRPr="00211282">
        <w:rPr>
          <w:sz w:val="28"/>
          <w:szCs w:val="28"/>
        </w:rPr>
        <w:t>а</w:t>
      </w:r>
      <w:r w:rsidRPr="00211282">
        <w:rPr>
          <w:sz w:val="28"/>
          <w:szCs w:val="28"/>
        </w:rPr>
        <w:t xml:space="preserve"> до </w:t>
      </w:r>
      <w:r w:rsidR="008570D7" w:rsidRPr="00211282">
        <w:rPr>
          <w:b/>
          <w:bCs/>
          <w:sz w:val="28"/>
          <w:szCs w:val="28"/>
          <w:lang w:eastAsia="uk-UA"/>
        </w:rPr>
        <w:t>3,7</w:t>
      </w:r>
      <w:r w:rsidRPr="00211282">
        <w:rPr>
          <w:b/>
          <w:bCs/>
          <w:sz w:val="28"/>
          <w:szCs w:val="28"/>
          <w:lang w:eastAsia="uk-UA"/>
        </w:rPr>
        <w:t xml:space="preserve"> </w:t>
      </w:r>
      <w:r w:rsidRPr="00211282">
        <w:rPr>
          <w:sz w:val="28"/>
          <w:szCs w:val="28"/>
        </w:rPr>
        <w:t xml:space="preserve">млрд </w:t>
      </w:r>
      <w:r w:rsidRPr="00211282">
        <w:rPr>
          <w:bCs/>
          <w:sz w:val="28"/>
          <w:szCs w:val="28"/>
          <w:lang w:eastAsia="uk-UA"/>
        </w:rPr>
        <w:t>гривень;</w:t>
      </w:r>
    </w:p>
    <w:p w:rsidR="00F9107F" w:rsidRPr="00211282" w:rsidRDefault="00F9107F" w:rsidP="00F9107F">
      <w:pPr>
        <w:ind w:firstLine="539"/>
        <w:jc w:val="both"/>
        <w:rPr>
          <w:b/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освіту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14,7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 до </w:t>
      </w:r>
      <w:r w:rsidR="008570D7" w:rsidRPr="00211282">
        <w:rPr>
          <w:b/>
          <w:sz w:val="28"/>
          <w:szCs w:val="28"/>
        </w:rPr>
        <w:t>120,1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за державним бюджетом збільшились на </w:t>
      </w:r>
      <w:r w:rsidR="008570D7" w:rsidRPr="00211282">
        <w:rPr>
          <w:b/>
          <w:sz w:val="28"/>
          <w:szCs w:val="28"/>
        </w:rPr>
        <w:t>17,9</w:t>
      </w:r>
      <w:r w:rsidRPr="00211282">
        <w:rPr>
          <w:sz w:val="28"/>
          <w:szCs w:val="28"/>
        </w:rPr>
        <w:t> відсотка до </w:t>
      </w:r>
      <w:r w:rsidR="008570D7" w:rsidRPr="00211282">
        <w:rPr>
          <w:b/>
          <w:bCs/>
          <w:sz w:val="28"/>
          <w:szCs w:val="28"/>
          <w:lang w:eastAsia="uk-UA"/>
        </w:rPr>
        <w:t>25,5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соціальний захист та соціальне забезпечення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</w:t>
      </w:r>
      <w:r w:rsidRPr="00211282">
        <w:rPr>
          <w:b/>
          <w:sz w:val="28"/>
          <w:szCs w:val="28"/>
        </w:rPr>
        <w:t xml:space="preserve">,4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  <w:lang w:eastAsia="uk-UA"/>
        </w:rPr>
        <w:t>170,4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у тому числі за державним бюджетом на </w:t>
      </w:r>
      <w:r w:rsidR="008570D7" w:rsidRPr="00211282">
        <w:rPr>
          <w:b/>
          <w:sz w:val="28"/>
          <w:szCs w:val="28"/>
        </w:rPr>
        <w:t>44,1</w:t>
      </w:r>
      <w:r w:rsidRPr="00211282">
        <w:rPr>
          <w:sz w:val="28"/>
          <w:szCs w:val="28"/>
        </w:rPr>
        <w:t xml:space="preserve"> відсотка до </w:t>
      </w:r>
      <w:r w:rsidR="008570D7" w:rsidRPr="00211282">
        <w:rPr>
          <w:b/>
          <w:bCs/>
          <w:sz w:val="28"/>
          <w:szCs w:val="28"/>
          <w:lang w:eastAsia="uk-UA"/>
        </w:rPr>
        <w:t>111,4</w:t>
      </w:r>
      <w:r w:rsidRPr="00211282">
        <w:rPr>
          <w:b/>
          <w:bCs/>
          <w:sz w:val="28"/>
          <w:szCs w:val="28"/>
          <w:lang w:eastAsia="uk-UA"/>
        </w:rPr>
        <w:t xml:space="preserve"> </w:t>
      </w:r>
      <w:r w:rsidRPr="00211282">
        <w:rPr>
          <w:sz w:val="28"/>
          <w:szCs w:val="28"/>
        </w:rPr>
        <w:t>млрд. гривень.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Збільшення видатків Державного бюджету України за функцією «Соціальний захист та соціальне забезпечення» за січень–</w:t>
      </w:r>
      <w:r w:rsidR="00FC6EEA" w:rsidRPr="00211282">
        <w:rPr>
          <w:sz w:val="28"/>
          <w:szCs w:val="28"/>
        </w:rPr>
        <w:t>червень</w:t>
      </w:r>
      <w:r w:rsidRPr="00211282">
        <w:rPr>
          <w:sz w:val="28"/>
          <w:szCs w:val="28"/>
        </w:rPr>
        <w:t xml:space="preserve"> 2019 року проти січня–</w:t>
      </w:r>
      <w:r w:rsidR="008570D7" w:rsidRPr="00211282">
        <w:rPr>
          <w:sz w:val="28"/>
          <w:szCs w:val="28"/>
        </w:rPr>
        <w:t>червня</w:t>
      </w:r>
      <w:r w:rsidRPr="00211282">
        <w:rPr>
          <w:sz w:val="28"/>
          <w:szCs w:val="28"/>
        </w:rPr>
        <w:t xml:space="preserve"> 2018 року на </w:t>
      </w:r>
      <w:r w:rsidR="008570D7" w:rsidRPr="00211282">
        <w:rPr>
          <w:b/>
          <w:sz w:val="28"/>
          <w:szCs w:val="28"/>
        </w:rPr>
        <w:t>34,1</w:t>
      </w:r>
      <w:r w:rsidRPr="00211282">
        <w:rPr>
          <w:sz w:val="28"/>
          <w:szCs w:val="28"/>
        </w:rPr>
        <w:t> млрд грн обумовлене тим що:</w:t>
      </w:r>
    </w:p>
    <w:p w:rsidR="00F9107F" w:rsidRPr="00211282" w:rsidRDefault="00F9107F" w:rsidP="00F9107F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за програмою «</w:t>
      </w:r>
      <w:r w:rsidRPr="00211282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Pr="00211282">
        <w:rPr>
          <w:sz w:val="28"/>
          <w:szCs w:val="28"/>
        </w:rPr>
        <w:t xml:space="preserve"> у січні 2019 року здійснено планове фінансування програми, відтак як у січні 2018 року фінансування вищезгаданої програми не здійснювалось, оскільки були здійснені авансові виплати за цією програмою у грудні 2017 року;</w:t>
      </w:r>
    </w:p>
    <w:p w:rsidR="00F9107F" w:rsidRPr="00211282" w:rsidRDefault="00F9107F" w:rsidP="00F9107F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відповідно до постанови Кабінету Міністрів України від 27.12.2018 №1176 «Деякі питання надання житлових субсидій населенню у грошовій формі» з 1 січня 2019 року запроваджено монетизацію пільг та субсидій у грошовій формі. Відтак, з 1 січня поточного року видатки на зазначені цілі здійснюються з державного бюджету за бюджетною програмою </w:t>
      </w:r>
      <w:r w:rsidRPr="00211282">
        <w:rPr>
          <w:i/>
          <w:sz w:val="28"/>
          <w:szCs w:val="28"/>
        </w:rPr>
        <w:t>«Виплата пільг і житлових субсидій громадянам на оплату житлово-комунальних послуг у грошовій формі</w:t>
      </w:r>
      <w:r w:rsidRPr="00211282">
        <w:rPr>
          <w:sz w:val="28"/>
          <w:szCs w:val="28"/>
        </w:rPr>
        <w:t>», в той час як у 2018 році дана програма була відсутня.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>У</w:t>
      </w:r>
      <w:r w:rsidRPr="00211282">
        <w:rPr>
          <w:szCs w:val="26"/>
        </w:rPr>
        <w:t xml:space="preserve"> січні–</w:t>
      </w:r>
      <w:r w:rsidR="008570D7" w:rsidRPr="00211282">
        <w:rPr>
          <w:szCs w:val="26"/>
        </w:rPr>
        <w:t xml:space="preserve">червні </w:t>
      </w:r>
      <w:r w:rsidRPr="00211282">
        <w:rPr>
          <w:szCs w:val="28"/>
        </w:rPr>
        <w:t xml:space="preserve">2019 року у повному обсязі відповідно до фактично зареєстрованих зобов’язань перераховано із державного бюджету </w:t>
      </w:r>
      <w:r w:rsidRPr="00211282">
        <w:rPr>
          <w:b/>
          <w:szCs w:val="28"/>
        </w:rPr>
        <w:t xml:space="preserve">трансфертів </w:t>
      </w:r>
      <w:r w:rsidRPr="00211282">
        <w:rPr>
          <w:szCs w:val="28"/>
        </w:rPr>
        <w:t xml:space="preserve">місцевим бюджетам у сумі </w:t>
      </w:r>
      <w:r w:rsidR="008570D7" w:rsidRPr="00211282">
        <w:rPr>
          <w:b/>
          <w:szCs w:val="28"/>
        </w:rPr>
        <w:t>143,1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грн, з яких: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- субвенції соціального захисту – </w:t>
      </w:r>
      <w:r w:rsidR="008570D7" w:rsidRPr="00211282">
        <w:rPr>
          <w:b/>
          <w:szCs w:val="28"/>
        </w:rPr>
        <w:t>48,7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грн;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- освітня субвенція – </w:t>
      </w:r>
      <w:r w:rsidR="008570D7" w:rsidRPr="00211282">
        <w:rPr>
          <w:b/>
          <w:szCs w:val="28"/>
        </w:rPr>
        <w:t>42,1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грн;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- медична субвенція – </w:t>
      </w:r>
      <w:r w:rsidR="008570D7" w:rsidRPr="00211282">
        <w:rPr>
          <w:b/>
          <w:szCs w:val="28"/>
        </w:rPr>
        <w:t>27,7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грн;</w:t>
      </w:r>
    </w:p>
    <w:p w:rsidR="00F9107F" w:rsidRPr="00211282" w:rsidRDefault="00F9107F" w:rsidP="00F9107F">
      <w:pPr>
        <w:pStyle w:val="2"/>
        <w:tabs>
          <w:tab w:val="left" w:pos="567"/>
        </w:tabs>
        <w:ind w:firstLine="567"/>
        <w:rPr>
          <w:szCs w:val="28"/>
        </w:rPr>
      </w:pPr>
      <w:r w:rsidRPr="00211282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8570D7" w:rsidRPr="00211282">
        <w:rPr>
          <w:b/>
          <w:szCs w:val="28"/>
        </w:rPr>
        <w:t>5,2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млрд. гривень.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За рахунок </w:t>
      </w:r>
      <w:r w:rsidRPr="00211282">
        <w:rPr>
          <w:b/>
          <w:szCs w:val="28"/>
        </w:rPr>
        <w:t>повернення кредитів</w:t>
      </w:r>
      <w:r w:rsidRPr="00211282">
        <w:rPr>
          <w:szCs w:val="28"/>
        </w:rPr>
        <w:t xml:space="preserve"> до Державного бюджету України за </w:t>
      </w:r>
      <w:r w:rsidRPr="00211282">
        <w:rPr>
          <w:szCs w:val="26"/>
        </w:rPr>
        <w:t>січень–</w:t>
      </w:r>
      <w:r w:rsidR="00FC6EEA" w:rsidRPr="00211282">
        <w:rPr>
          <w:szCs w:val="26"/>
        </w:rPr>
        <w:t>червень</w:t>
      </w:r>
      <w:r w:rsidRPr="00211282">
        <w:rPr>
          <w:szCs w:val="26"/>
        </w:rPr>
        <w:t xml:space="preserve"> </w:t>
      </w:r>
      <w:r w:rsidRPr="00211282">
        <w:rPr>
          <w:szCs w:val="28"/>
        </w:rPr>
        <w:t xml:space="preserve">2019 року надійшло </w:t>
      </w:r>
      <w:r w:rsidR="008570D7" w:rsidRPr="00211282">
        <w:rPr>
          <w:b/>
          <w:szCs w:val="28"/>
        </w:rPr>
        <w:t>3,7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 xml:space="preserve">млрд грн, у тому числі до загального фонду – </w:t>
      </w:r>
      <w:r w:rsidR="008570D7" w:rsidRPr="00211282">
        <w:rPr>
          <w:b/>
          <w:szCs w:val="28"/>
        </w:rPr>
        <w:t>3,5</w:t>
      </w:r>
      <w:r w:rsidRPr="00211282">
        <w:rPr>
          <w:b/>
          <w:szCs w:val="28"/>
        </w:rPr>
        <w:t> </w:t>
      </w:r>
      <w:r w:rsidRPr="00211282">
        <w:rPr>
          <w:szCs w:val="28"/>
        </w:rPr>
        <w:t>млрд гривень.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>За січень–</w:t>
      </w:r>
      <w:r w:rsidR="00FC6EEA" w:rsidRPr="00211282">
        <w:rPr>
          <w:szCs w:val="28"/>
        </w:rPr>
        <w:t>червень</w:t>
      </w:r>
      <w:r w:rsidRPr="00211282">
        <w:rPr>
          <w:szCs w:val="28"/>
        </w:rPr>
        <w:t xml:space="preserve"> 2019 року </w:t>
      </w:r>
      <w:r w:rsidRPr="00211282">
        <w:rPr>
          <w:b/>
          <w:szCs w:val="28"/>
        </w:rPr>
        <w:t xml:space="preserve">надано кредитів </w:t>
      </w:r>
      <w:r w:rsidRPr="00211282">
        <w:rPr>
          <w:szCs w:val="28"/>
        </w:rPr>
        <w:t xml:space="preserve">з державного бюджету у сумі </w:t>
      </w:r>
      <w:r w:rsidRPr="00211282">
        <w:rPr>
          <w:b/>
          <w:szCs w:val="28"/>
        </w:rPr>
        <w:t>2,</w:t>
      </w:r>
      <w:r w:rsidR="008570D7" w:rsidRPr="00211282">
        <w:rPr>
          <w:b/>
          <w:szCs w:val="28"/>
        </w:rPr>
        <w:t>9</w:t>
      </w:r>
      <w:r w:rsidRPr="00211282">
        <w:rPr>
          <w:szCs w:val="28"/>
        </w:rPr>
        <w:t xml:space="preserve"> млрд грн, у тому числі з загального фонду – </w:t>
      </w:r>
      <w:r w:rsidRPr="00211282">
        <w:rPr>
          <w:b/>
          <w:szCs w:val="28"/>
          <w:lang w:val="ru-RU"/>
        </w:rPr>
        <w:t xml:space="preserve">1,3 </w:t>
      </w:r>
      <w:r w:rsidRPr="00211282">
        <w:rPr>
          <w:szCs w:val="28"/>
        </w:rPr>
        <w:t>млрд гривень.</w:t>
      </w:r>
    </w:p>
    <w:p w:rsidR="006B101C" w:rsidRPr="00211282" w:rsidRDefault="006B101C" w:rsidP="006B101C">
      <w:pPr>
        <w:pStyle w:val="2"/>
        <w:ind w:firstLine="567"/>
        <w:rPr>
          <w:sz w:val="20"/>
        </w:rPr>
      </w:pPr>
    </w:p>
    <w:p w:rsidR="00B20D35" w:rsidRPr="00211282" w:rsidRDefault="00B20D35" w:rsidP="00B20D35">
      <w:pPr>
        <w:pStyle w:val="2"/>
        <w:ind w:firstLine="720"/>
        <w:rPr>
          <w:b/>
          <w:szCs w:val="28"/>
        </w:rPr>
      </w:pPr>
      <w:r w:rsidRPr="00211282">
        <w:rPr>
          <w:b/>
          <w:sz w:val="32"/>
          <w:szCs w:val="32"/>
          <w:u w:val="single"/>
        </w:rPr>
        <w:t>ФІНАНСУВАННЯ</w:t>
      </w:r>
    </w:p>
    <w:p w:rsidR="001A4BCC" w:rsidRPr="00211282" w:rsidRDefault="001A4BCC" w:rsidP="001A4BCC">
      <w:pPr>
        <w:ind w:firstLine="567"/>
        <w:jc w:val="both"/>
        <w:rPr>
          <w:b/>
          <w:sz w:val="28"/>
        </w:rPr>
      </w:pPr>
      <w:r w:rsidRPr="00211282">
        <w:rPr>
          <w:b/>
          <w:sz w:val="28"/>
        </w:rPr>
        <w:lastRenderedPageBreak/>
        <w:t xml:space="preserve">Зведений бюджет </w:t>
      </w:r>
      <w:r w:rsidRPr="00211282">
        <w:rPr>
          <w:sz w:val="28"/>
        </w:rPr>
        <w:t>за січень</w:t>
      </w:r>
      <w:r w:rsidRPr="00211282">
        <w:rPr>
          <w:sz w:val="28"/>
          <w:szCs w:val="26"/>
        </w:rPr>
        <w:t>–</w:t>
      </w:r>
      <w:r w:rsidRPr="00211282">
        <w:rPr>
          <w:sz w:val="28"/>
        </w:rPr>
        <w:t xml:space="preserve">червень 2019 року виконано з тимчасовим перевищенням доходів над видатками у сумі </w:t>
      </w:r>
      <w:r w:rsidRPr="00211282">
        <w:rPr>
          <w:b/>
          <w:sz w:val="28"/>
          <w:lang w:val="ru-RU"/>
        </w:rPr>
        <w:t>21</w:t>
      </w:r>
      <w:r w:rsidRPr="00211282">
        <w:rPr>
          <w:b/>
          <w:sz w:val="28"/>
        </w:rPr>
        <w:t>,1</w:t>
      </w:r>
      <w:r w:rsidRPr="00211282">
        <w:rPr>
          <w:sz w:val="28"/>
        </w:rPr>
        <w:t> млрд </w:t>
      </w:r>
      <w:r w:rsidRPr="00211282">
        <w:rPr>
          <w:sz w:val="28"/>
          <w:szCs w:val="28"/>
        </w:rPr>
        <w:t>гривень</w:t>
      </w:r>
      <w:r w:rsidRPr="00211282">
        <w:rPr>
          <w:sz w:val="28"/>
        </w:rPr>
        <w:t>.</w:t>
      </w:r>
    </w:p>
    <w:p w:rsidR="001A4BCC" w:rsidRPr="00211282" w:rsidRDefault="001A4BCC" w:rsidP="001A4BCC">
      <w:pPr>
        <w:ind w:firstLine="567"/>
        <w:jc w:val="both"/>
        <w:rPr>
          <w:sz w:val="28"/>
        </w:rPr>
      </w:pPr>
      <w:r w:rsidRPr="00211282">
        <w:rPr>
          <w:b/>
          <w:sz w:val="28"/>
        </w:rPr>
        <w:t>Державний бюджет</w:t>
      </w:r>
      <w:r w:rsidRPr="00211282">
        <w:rPr>
          <w:sz w:val="28"/>
        </w:rPr>
        <w:t xml:space="preserve"> за січень</w:t>
      </w:r>
      <w:r w:rsidRPr="00211282">
        <w:rPr>
          <w:sz w:val="28"/>
          <w:szCs w:val="26"/>
        </w:rPr>
        <w:t>–</w:t>
      </w:r>
      <w:r w:rsidRPr="00211282">
        <w:rPr>
          <w:sz w:val="28"/>
        </w:rPr>
        <w:t xml:space="preserve">червень 2019 року було виконано з дефіцитом у сумі </w:t>
      </w:r>
      <w:r w:rsidRPr="00211282">
        <w:rPr>
          <w:b/>
          <w:sz w:val="28"/>
        </w:rPr>
        <w:t>0,9 </w:t>
      </w:r>
      <w:r w:rsidRPr="00211282">
        <w:rPr>
          <w:sz w:val="28"/>
        </w:rPr>
        <w:t xml:space="preserve">млрд грн, у тому числі </w:t>
      </w:r>
      <w:r w:rsidRPr="00211282">
        <w:rPr>
          <w:b/>
          <w:sz w:val="28"/>
        </w:rPr>
        <w:t>загальний фонд</w:t>
      </w:r>
      <w:r w:rsidRPr="00211282">
        <w:rPr>
          <w:sz w:val="28"/>
        </w:rPr>
        <w:t xml:space="preserve"> – з дефіцитом у сумі </w:t>
      </w:r>
      <w:r w:rsidRPr="00211282">
        <w:rPr>
          <w:b/>
          <w:sz w:val="28"/>
        </w:rPr>
        <w:t>8,7</w:t>
      </w:r>
      <w:r w:rsidRPr="00211282">
        <w:rPr>
          <w:sz w:val="28"/>
        </w:rPr>
        <w:t> млрд гривень.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szCs w:val="28"/>
        </w:rPr>
        <w:t xml:space="preserve">У </w:t>
      </w:r>
      <w:r w:rsidRPr="00211282">
        <w:t>січні</w:t>
      </w:r>
      <w:r w:rsidRPr="00211282">
        <w:rPr>
          <w:szCs w:val="26"/>
        </w:rPr>
        <w:t>–</w:t>
      </w:r>
      <w:r w:rsidRPr="00211282">
        <w:t>червні</w:t>
      </w:r>
      <w:r w:rsidRPr="00211282">
        <w:rPr>
          <w:szCs w:val="28"/>
        </w:rPr>
        <w:t xml:space="preserve"> 201</w:t>
      </w:r>
      <w:r w:rsidRPr="00211282">
        <w:rPr>
          <w:szCs w:val="28"/>
          <w:lang w:val="ru-RU"/>
        </w:rPr>
        <w:t>9 </w:t>
      </w:r>
      <w:r w:rsidRPr="00211282">
        <w:rPr>
          <w:szCs w:val="28"/>
        </w:rPr>
        <w:t xml:space="preserve">року </w:t>
      </w:r>
      <w:r w:rsidRPr="00211282">
        <w:rPr>
          <w:b/>
          <w:bCs/>
          <w:iCs/>
          <w:szCs w:val="28"/>
        </w:rPr>
        <w:t xml:space="preserve">погашення </w:t>
      </w:r>
      <w:r w:rsidRPr="00211282">
        <w:rPr>
          <w:bCs/>
          <w:iCs/>
          <w:szCs w:val="28"/>
        </w:rPr>
        <w:t>основної суми боргу</w:t>
      </w:r>
      <w:r w:rsidRPr="00211282">
        <w:rPr>
          <w:b/>
          <w:bCs/>
          <w:i/>
          <w:iCs/>
          <w:szCs w:val="28"/>
        </w:rPr>
        <w:t xml:space="preserve"> </w:t>
      </w:r>
      <w:r w:rsidRPr="00211282">
        <w:rPr>
          <w:bCs/>
          <w:iCs/>
          <w:szCs w:val="28"/>
        </w:rPr>
        <w:t>державного бюджету</w:t>
      </w:r>
      <w:r w:rsidRPr="00211282">
        <w:rPr>
          <w:szCs w:val="28"/>
        </w:rPr>
        <w:t xml:space="preserve"> становило </w:t>
      </w:r>
      <w:r w:rsidRPr="00211282">
        <w:rPr>
          <w:b/>
          <w:bCs/>
          <w:szCs w:val="28"/>
          <w:lang w:val="ru-RU"/>
        </w:rPr>
        <w:t>210,7</w:t>
      </w:r>
      <w:r w:rsidRPr="00211282">
        <w:rPr>
          <w:b/>
          <w:bCs/>
          <w:szCs w:val="28"/>
        </w:rPr>
        <w:t> </w:t>
      </w:r>
      <w:r w:rsidRPr="00211282">
        <w:rPr>
          <w:szCs w:val="28"/>
        </w:rPr>
        <w:t xml:space="preserve">млрд гривень. Погашення внутрішнього боргу дорівнювало </w:t>
      </w:r>
      <w:r w:rsidRPr="00211282">
        <w:rPr>
          <w:b/>
          <w:bCs/>
          <w:szCs w:val="28"/>
        </w:rPr>
        <w:t>161,5 </w:t>
      </w:r>
      <w:r w:rsidRPr="00211282">
        <w:rPr>
          <w:szCs w:val="28"/>
        </w:rPr>
        <w:t xml:space="preserve">млрд грн, зовнішнього боргу – </w:t>
      </w:r>
      <w:r w:rsidRPr="00211282">
        <w:rPr>
          <w:b/>
          <w:szCs w:val="28"/>
        </w:rPr>
        <w:t>49,1</w:t>
      </w:r>
      <w:r w:rsidRPr="00211282">
        <w:rPr>
          <w:szCs w:val="28"/>
        </w:rPr>
        <w:t> млрд гривень.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szCs w:val="28"/>
        </w:rPr>
        <w:t>Державні</w:t>
      </w:r>
      <w:r w:rsidRPr="00211282">
        <w:rPr>
          <w:b/>
          <w:szCs w:val="28"/>
        </w:rPr>
        <w:t xml:space="preserve"> запозичення </w:t>
      </w:r>
      <w:r w:rsidRPr="00211282">
        <w:rPr>
          <w:szCs w:val="28"/>
        </w:rPr>
        <w:t xml:space="preserve">державного бюджету були здійснені в обсязі </w:t>
      </w:r>
      <w:r w:rsidRPr="00211282">
        <w:rPr>
          <w:b/>
          <w:szCs w:val="28"/>
        </w:rPr>
        <w:t>246,8</w:t>
      </w:r>
      <w:r w:rsidRPr="00211282">
        <w:rPr>
          <w:szCs w:val="28"/>
        </w:rPr>
        <w:t> млрд грн, у структурі яких: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b/>
          <w:szCs w:val="28"/>
        </w:rPr>
        <w:t>185,6</w:t>
      </w:r>
      <w:r w:rsidRPr="00211282">
        <w:rPr>
          <w:szCs w:val="28"/>
        </w:rPr>
        <w:t> млрд грн – запозичення на фінансування дефіциту державного бюджету на внутрішньому ринку.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b/>
          <w:szCs w:val="28"/>
        </w:rPr>
        <w:t>56,1</w:t>
      </w:r>
      <w:r w:rsidRPr="00211282">
        <w:rPr>
          <w:szCs w:val="28"/>
        </w:rPr>
        <w:t xml:space="preserve"> млрд грн – запозичення на фінансування дефіциту державного бюджету на зовнішніх ринках (включаючи залучення другого траншу кредиту під гарантію Світового банку в обсязі </w:t>
      </w:r>
      <w:r w:rsidRPr="00211282">
        <w:rPr>
          <w:b/>
          <w:szCs w:val="28"/>
        </w:rPr>
        <w:t>529,2</w:t>
      </w:r>
      <w:r w:rsidRPr="00211282">
        <w:rPr>
          <w:szCs w:val="28"/>
        </w:rPr>
        <w:t xml:space="preserve"> млн євро, дорозміщення облігацій зовнішніх державних позик 2018 року на номінальну суму </w:t>
      </w:r>
      <w:r w:rsidRPr="00211282">
        <w:rPr>
          <w:b/>
          <w:szCs w:val="28"/>
        </w:rPr>
        <w:t>350</w:t>
      </w:r>
      <w:r w:rsidRPr="00211282">
        <w:rPr>
          <w:szCs w:val="28"/>
        </w:rPr>
        <w:t> млн дол США</w:t>
      </w:r>
      <w:r w:rsidRPr="00211282">
        <w:t xml:space="preserve"> </w:t>
      </w:r>
      <w:r w:rsidRPr="00211282">
        <w:rPr>
          <w:szCs w:val="28"/>
        </w:rPr>
        <w:t xml:space="preserve">та здійснення випуску єврооблігацій на номінальну суму </w:t>
      </w:r>
      <w:r w:rsidRPr="00211282">
        <w:rPr>
          <w:b/>
          <w:szCs w:val="28"/>
        </w:rPr>
        <w:t>1</w:t>
      </w:r>
      <w:r w:rsidRPr="00211282">
        <w:rPr>
          <w:szCs w:val="28"/>
        </w:rPr>
        <w:t xml:space="preserve"> млрд євро ).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b/>
          <w:szCs w:val="28"/>
        </w:rPr>
        <w:t>5,1</w:t>
      </w:r>
      <w:r w:rsidRPr="00211282">
        <w:rPr>
          <w:szCs w:val="28"/>
        </w:rPr>
        <w:t> млрд грн – на фінансування проектів від міжнародних фінансових організацій до спеціального фонду державного бюджету.</w:t>
      </w:r>
    </w:p>
    <w:p w:rsidR="001A4BCC" w:rsidRPr="00211282" w:rsidRDefault="001A4BCC" w:rsidP="001A4BCC">
      <w:pPr>
        <w:ind w:firstLine="539"/>
        <w:jc w:val="both"/>
        <w:rPr>
          <w:sz w:val="32"/>
          <w:szCs w:val="28"/>
        </w:rPr>
      </w:pPr>
      <w:r w:rsidRPr="00211282">
        <w:rPr>
          <w:sz w:val="28"/>
          <w:szCs w:val="28"/>
        </w:rPr>
        <w:t>У січні</w:t>
      </w:r>
      <w:r w:rsidRPr="00211282">
        <w:rPr>
          <w:sz w:val="28"/>
          <w:szCs w:val="26"/>
        </w:rPr>
        <w:t>–</w:t>
      </w:r>
      <w:r w:rsidRPr="00211282">
        <w:rPr>
          <w:sz w:val="28"/>
          <w:szCs w:val="28"/>
        </w:rPr>
        <w:t xml:space="preserve">червні 2019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211282">
        <w:rPr>
          <w:b/>
          <w:sz w:val="28"/>
          <w:szCs w:val="28"/>
        </w:rPr>
        <w:t>6,5</w:t>
      </w:r>
      <w:r w:rsidRPr="00211282">
        <w:rPr>
          <w:sz w:val="28"/>
          <w:szCs w:val="28"/>
        </w:rPr>
        <w:t> млрд гривень. Зазначена операція відображена у бюджетній звітності у розділі «Фінансування за активними операціями» за показником «Надходження внаслідок продажу/пред'явлення цінних паперів».</w:t>
      </w:r>
    </w:p>
    <w:p w:rsidR="001A4BCC" w:rsidRPr="00211282" w:rsidRDefault="001A4BCC" w:rsidP="001A4BCC">
      <w:pPr>
        <w:ind w:firstLine="539"/>
        <w:jc w:val="both"/>
        <w:rPr>
          <w:szCs w:val="28"/>
        </w:rPr>
      </w:pPr>
      <w:r w:rsidRPr="00211282">
        <w:rPr>
          <w:sz w:val="28"/>
          <w:szCs w:val="28"/>
        </w:rPr>
        <w:t xml:space="preserve">Від </w:t>
      </w:r>
      <w:r w:rsidRPr="00211282">
        <w:rPr>
          <w:b/>
          <w:sz w:val="28"/>
          <w:szCs w:val="28"/>
        </w:rPr>
        <w:t xml:space="preserve">приватизації </w:t>
      </w:r>
      <w:r w:rsidRPr="00211282">
        <w:rPr>
          <w:sz w:val="28"/>
          <w:szCs w:val="28"/>
        </w:rPr>
        <w:t>державного майна за січень</w:t>
      </w:r>
      <w:r w:rsidRPr="00211282">
        <w:rPr>
          <w:sz w:val="28"/>
          <w:szCs w:val="26"/>
        </w:rPr>
        <w:t>–</w:t>
      </w:r>
      <w:r w:rsidRPr="00211282">
        <w:rPr>
          <w:sz w:val="28"/>
          <w:szCs w:val="28"/>
        </w:rPr>
        <w:t>червень 201</w:t>
      </w:r>
      <w:r w:rsidRPr="00211282">
        <w:rPr>
          <w:sz w:val="28"/>
          <w:szCs w:val="28"/>
          <w:lang w:val="ru-RU"/>
        </w:rPr>
        <w:t>9</w:t>
      </w:r>
      <w:r w:rsidRPr="00211282">
        <w:rPr>
          <w:sz w:val="28"/>
          <w:szCs w:val="28"/>
        </w:rPr>
        <w:t xml:space="preserve"> року надійшло до державного бюджету </w:t>
      </w:r>
      <w:r w:rsidRPr="00211282">
        <w:rPr>
          <w:b/>
          <w:sz w:val="28"/>
          <w:szCs w:val="28"/>
          <w:lang w:val="ru-RU"/>
        </w:rPr>
        <w:t>265,5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млн гривень.</w:t>
      </w:r>
    </w:p>
    <w:p w:rsidR="00B20D35" w:rsidRPr="00211282" w:rsidRDefault="00B20D35" w:rsidP="001A4BCC">
      <w:pPr>
        <w:ind w:firstLine="567"/>
        <w:jc w:val="both"/>
        <w:rPr>
          <w:szCs w:val="28"/>
        </w:rPr>
      </w:pPr>
    </w:p>
    <w:sectPr w:rsidR="00B20D35" w:rsidRPr="00211282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DCC" w:rsidRDefault="00BF3DCC">
      <w:r>
        <w:separator/>
      </w:r>
    </w:p>
  </w:endnote>
  <w:endnote w:type="continuationSeparator" w:id="0">
    <w:p w:rsidR="00BF3DCC" w:rsidRDefault="00BF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2A2D" w:rsidRDefault="003D2A2D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2A2D" w:rsidRPr="00C54247" w:rsidRDefault="003D2A2D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4468A6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DCC" w:rsidRDefault="00BF3DCC">
      <w:r>
        <w:separator/>
      </w:r>
    </w:p>
  </w:footnote>
  <w:footnote w:type="continuationSeparator" w:id="0">
    <w:p w:rsidR="00BF3DCC" w:rsidRDefault="00BF3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3D2A2D" w:rsidRDefault="003D2A2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A579E4">
    <w:pPr>
      <w:pStyle w:val="a5"/>
      <w:framePr w:wrap="around" w:vAnchor="text" w:hAnchor="margin" w:xAlign="center" w:y="1"/>
      <w:rPr>
        <w:rStyle w:val="a6"/>
      </w:rPr>
    </w:pPr>
  </w:p>
  <w:p w:rsidR="003D2A2D" w:rsidRDefault="003D2A2D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FA81CF2"/>
    <w:multiLevelType w:val="hybridMultilevel"/>
    <w:tmpl w:val="6B4A5EF0"/>
    <w:lvl w:ilvl="0" w:tplc="0422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3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A500A"/>
    <w:multiLevelType w:val="hybridMultilevel"/>
    <w:tmpl w:val="8DB6F3C0"/>
    <w:lvl w:ilvl="0" w:tplc="6B6ECE02">
      <w:start w:val="4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4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8"/>
  </w:num>
  <w:num w:numId="16">
    <w:abstractNumId w:val="9"/>
  </w:num>
  <w:num w:numId="17">
    <w:abstractNumId w:val="17"/>
  </w:num>
  <w:num w:numId="18">
    <w:abstractNumId w:val="15"/>
  </w:num>
  <w:num w:numId="19">
    <w:abstractNumId w:val="5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18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868"/>
    <w:rsid w:val="000745F1"/>
    <w:rsid w:val="000748FD"/>
    <w:rsid w:val="00074D45"/>
    <w:rsid w:val="00075D1C"/>
    <w:rsid w:val="0007629D"/>
    <w:rsid w:val="00076945"/>
    <w:rsid w:val="00080292"/>
    <w:rsid w:val="000807D0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3E4D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28F8"/>
    <w:rsid w:val="00104405"/>
    <w:rsid w:val="00104C6F"/>
    <w:rsid w:val="00106872"/>
    <w:rsid w:val="00110818"/>
    <w:rsid w:val="00111DB6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615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96B34"/>
    <w:rsid w:val="001A0E0F"/>
    <w:rsid w:val="001A42DD"/>
    <w:rsid w:val="001A474C"/>
    <w:rsid w:val="001A4BCC"/>
    <w:rsid w:val="001A596A"/>
    <w:rsid w:val="001A5A08"/>
    <w:rsid w:val="001A6599"/>
    <w:rsid w:val="001B00E2"/>
    <w:rsid w:val="001B0A20"/>
    <w:rsid w:val="001B224C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4EE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1282"/>
    <w:rsid w:val="002132B0"/>
    <w:rsid w:val="00213C9F"/>
    <w:rsid w:val="00214D5A"/>
    <w:rsid w:val="0022042B"/>
    <w:rsid w:val="00220E7C"/>
    <w:rsid w:val="0022163F"/>
    <w:rsid w:val="00223600"/>
    <w:rsid w:val="00224241"/>
    <w:rsid w:val="00224FCF"/>
    <w:rsid w:val="00226012"/>
    <w:rsid w:val="0022674E"/>
    <w:rsid w:val="00227030"/>
    <w:rsid w:val="00227579"/>
    <w:rsid w:val="00227A5D"/>
    <w:rsid w:val="00230AFF"/>
    <w:rsid w:val="0023132A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0A36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3B6C"/>
    <w:rsid w:val="002C4177"/>
    <w:rsid w:val="002C4E0A"/>
    <w:rsid w:val="002C7548"/>
    <w:rsid w:val="002D028A"/>
    <w:rsid w:val="002D1861"/>
    <w:rsid w:val="002D318D"/>
    <w:rsid w:val="002D4134"/>
    <w:rsid w:val="002D7A2A"/>
    <w:rsid w:val="002E245F"/>
    <w:rsid w:val="002E3422"/>
    <w:rsid w:val="002E46FE"/>
    <w:rsid w:val="002E4AA7"/>
    <w:rsid w:val="002E56A1"/>
    <w:rsid w:val="002E7997"/>
    <w:rsid w:val="002E7A5B"/>
    <w:rsid w:val="002E7DAE"/>
    <w:rsid w:val="002F0628"/>
    <w:rsid w:val="002F1972"/>
    <w:rsid w:val="002F2209"/>
    <w:rsid w:val="002F2F19"/>
    <w:rsid w:val="002F517F"/>
    <w:rsid w:val="002F62DC"/>
    <w:rsid w:val="002F7D89"/>
    <w:rsid w:val="00302000"/>
    <w:rsid w:val="00303850"/>
    <w:rsid w:val="00304469"/>
    <w:rsid w:val="0030483B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5705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2A2D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8A6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1363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A7F21"/>
    <w:rsid w:val="004B0075"/>
    <w:rsid w:val="004B0E1C"/>
    <w:rsid w:val="004B1482"/>
    <w:rsid w:val="004B1DD0"/>
    <w:rsid w:val="004B2B09"/>
    <w:rsid w:val="004B358A"/>
    <w:rsid w:val="004B3A13"/>
    <w:rsid w:val="004B45CF"/>
    <w:rsid w:val="004B4EA7"/>
    <w:rsid w:val="004C096C"/>
    <w:rsid w:val="004C4746"/>
    <w:rsid w:val="004C4DFC"/>
    <w:rsid w:val="004C596B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37FE"/>
    <w:rsid w:val="004F40BF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061D8"/>
    <w:rsid w:val="00511097"/>
    <w:rsid w:val="00511EC8"/>
    <w:rsid w:val="0051294C"/>
    <w:rsid w:val="00512CA2"/>
    <w:rsid w:val="0051328B"/>
    <w:rsid w:val="0051331A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43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3290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54B"/>
    <w:rsid w:val="005D3661"/>
    <w:rsid w:val="005D3D90"/>
    <w:rsid w:val="005D3E59"/>
    <w:rsid w:val="005D675A"/>
    <w:rsid w:val="005D755B"/>
    <w:rsid w:val="005E1DC1"/>
    <w:rsid w:val="005E1F08"/>
    <w:rsid w:val="005E4FFE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BE4"/>
    <w:rsid w:val="006C6F4E"/>
    <w:rsid w:val="006C7B45"/>
    <w:rsid w:val="006C7B4B"/>
    <w:rsid w:val="006D0E1F"/>
    <w:rsid w:val="006D24B0"/>
    <w:rsid w:val="006D3B68"/>
    <w:rsid w:val="006D585B"/>
    <w:rsid w:val="006E0400"/>
    <w:rsid w:val="006E0467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21A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17FFE"/>
    <w:rsid w:val="007212CE"/>
    <w:rsid w:val="0072168A"/>
    <w:rsid w:val="00721894"/>
    <w:rsid w:val="00721E70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5FA5"/>
    <w:rsid w:val="007372FB"/>
    <w:rsid w:val="00743CA6"/>
    <w:rsid w:val="007440F4"/>
    <w:rsid w:val="00745B6D"/>
    <w:rsid w:val="00750396"/>
    <w:rsid w:val="00750BFF"/>
    <w:rsid w:val="00750CC5"/>
    <w:rsid w:val="00752C79"/>
    <w:rsid w:val="00754A06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3ABD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5D5"/>
    <w:rsid w:val="007C78F6"/>
    <w:rsid w:val="007D03D6"/>
    <w:rsid w:val="007D0C36"/>
    <w:rsid w:val="007D11BE"/>
    <w:rsid w:val="007D12BA"/>
    <w:rsid w:val="007D19D4"/>
    <w:rsid w:val="007D395B"/>
    <w:rsid w:val="007D5A9D"/>
    <w:rsid w:val="007D6D05"/>
    <w:rsid w:val="007E1273"/>
    <w:rsid w:val="007E4D5B"/>
    <w:rsid w:val="007E5529"/>
    <w:rsid w:val="007E63C8"/>
    <w:rsid w:val="007F035A"/>
    <w:rsid w:val="007F03CA"/>
    <w:rsid w:val="007F0E11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5BA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0D7"/>
    <w:rsid w:val="00857C78"/>
    <w:rsid w:val="00860D7E"/>
    <w:rsid w:val="00862090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089"/>
    <w:rsid w:val="008C61DE"/>
    <w:rsid w:val="008C6F70"/>
    <w:rsid w:val="008D06A2"/>
    <w:rsid w:val="008D1D2E"/>
    <w:rsid w:val="008D2BBE"/>
    <w:rsid w:val="008D3811"/>
    <w:rsid w:val="008D67AC"/>
    <w:rsid w:val="008D6DF8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798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26C91"/>
    <w:rsid w:val="00A319D5"/>
    <w:rsid w:val="00A330E0"/>
    <w:rsid w:val="00A33119"/>
    <w:rsid w:val="00A33A58"/>
    <w:rsid w:val="00A357CA"/>
    <w:rsid w:val="00A406BB"/>
    <w:rsid w:val="00A40C92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1504"/>
    <w:rsid w:val="00A82044"/>
    <w:rsid w:val="00A84878"/>
    <w:rsid w:val="00A84C7A"/>
    <w:rsid w:val="00A872F5"/>
    <w:rsid w:val="00A87610"/>
    <w:rsid w:val="00A8790B"/>
    <w:rsid w:val="00A90793"/>
    <w:rsid w:val="00A916DF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645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0D35"/>
    <w:rsid w:val="00B21646"/>
    <w:rsid w:val="00B23111"/>
    <w:rsid w:val="00B24CE0"/>
    <w:rsid w:val="00B3020C"/>
    <w:rsid w:val="00B30EAB"/>
    <w:rsid w:val="00B32605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48E6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3045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3E1F"/>
    <w:rsid w:val="00BD4884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3DCC"/>
    <w:rsid w:val="00BF74B2"/>
    <w:rsid w:val="00BF797F"/>
    <w:rsid w:val="00BF7C9E"/>
    <w:rsid w:val="00C00325"/>
    <w:rsid w:val="00C00C52"/>
    <w:rsid w:val="00C011ED"/>
    <w:rsid w:val="00C0149E"/>
    <w:rsid w:val="00C01876"/>
    <w:rsid w:val="00C01D12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1F4"/>
    <w:rsid w:val="00C71387"/>
    <w:rsid w:val="00C713BF"/>
    <w:rsid w:val="00C72BAE"/>
    <w:rsid w:val="00C72F26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97796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C73BA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B01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B797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6C7D"/>
    <w:rsid w:val="00E3139C"/>
    <w:rsid w:val="00E31CE8"/>
    <w:rsid w:val="00E33061"/>
    <w:rsid w:val="00E35708"/>
    <w:rsid w:val="00E35A47"/>
    <w:rsid w:val="00E35D4C"/>
    <w:rsid w:val="00E36BF7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3485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0B35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07DB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7687B"/>
    <w:rsid w:val="00F830D6"/>
    <w:rsid w:val="00F83904"/>
    <w:rsid w:val="00F8460B"/>
    <w:rsid w:val="00F84A14"/>
    <w:rsid w:val="00F84A4C"/>
    <w:rsid w:val="00F84C3F"/>
    <w:rsid w:val="00F8705C"/>
    <w:rsid w:val="00F90216"/>
    <w:rsid w:val="00F90782"/>
    <w:rsid w:val="00F9107F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1C50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6EEA"/>
    <w:rsid w:val="00FC7BA8"/>
    <w:rsid w:val="00FD2DBF"/>
    <w:rsid w:val="00FD325A"/>
    <w:rsid w:val="00FD36A4"/>
    <w:rsid w:val="00FD5D28"/>
    <w:rsid w:val="00FD7873"/>
    <w:rsid w:val="00FE391D"/>
    <w:rsid w:val="00FE715F"/>
    <w:rsid w:val="00FE7D10"/>
    <w:rsid w:val="00FF1405"/>
    <w:rsid w:val="00FF1BA4"/>
    <w:rsid w:val="00FF27A5"/>
    <w:rsid w:val="00FF389B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97EC7D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322C6-4E5F-4527-9679-68A18F57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E17E0B4F</Template>
  <TotalTime>200</TotalTime>
  <Pages>6</Pages>
  <Words>8942</Words>
  <Characters>5098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19</cp:revision>
  <cp:lastPrinted>2019-07-29T07:43:00Z</cp:lastPrinted>
  <dcterms:created xsi:type="dcterms:W3CDTF">2019-06-26T11:29:00Z</dcterms:created>
  <dcterms:modified xsi:type="dcterms:W3CDTF">2019-07-30T09:22:00Z</dcterms:modified>
</cp:coreProperties>
</file>